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page" w:tblpX="993" w:tblpY="32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0"/>
      </w:tblGrid>
      <w:tr w:rsidR="00B0688D" w14:paraId="1796C314" w14:textId="77777777" w:rsidTr="00B0688D">
        <w:trPr>
          <w:trHeight w:val="1771"/>
        </w:trPr>
        <w:tc>
          <w:tcPr>
            <w:tcW w:w="7240" w:type="dxa"/>
            <w:tcBorders>
              <w:top w:val="nil"/>
              <w:left w:val="nil"/>
              <w:bottom w:val="nil"/>
              <w:right w:val="nil"/>
            </w:tcBorders>
          </w:tcPr>
          <w:p w14:paraId="2607E2DB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759B73AE" wp14:editId="67B1C4AF">
                      <wp:extent cx="3696236" cy="1339403"/>
                      <wp:effectExtent l="0" t="0" r="0" b="0"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6236" cy="133940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04B6C01" w14:textId="77777777" w:rsidR="00447040" w:rsidRPr="00A602EB" w:rsidRDefault="00447040" w:rsidP="00B07A56">
                                  <w:pPr>
                                    <w:pStyle w:val="Title"/>
                                    <w:jc w:val="center"/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lang w:bidi="fa-IR"/>
                                    </w:rPr>
                                  </w:pPr>
                                  <w:r w:rsidRPr="00A602EB"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دفترچه محاسبات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759B73A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width:291.05pt;height:105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mJGQIAAC0EAAAOAAAAZHJzL2Uyb0RvYy54bWysU02P2jAQvVfqf7B8LwmEpS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" filled="f" stroked="f" strokeweight=".5pt">
                      <v:textbox>
                        <w:txbxContent>
                          <w:p w14:paraId="004B6C01" w14:textId="77777777" w:rsidR="00447040" w:rsidRPr="00A602EB" w:rsidRDefault="00447040" w:rsidP="00B07A56">
                            <w:pPr>
                              <w:pStyle w:val="Title"/>
                              <w:jc w:val="center"/>
                              <w:rPr>
                                <w:rFonts w:ascii="A Nahar-Bold" w:hAnsi="A Nahar-Bold" w:cs="B Titr"/>
                                <w:b/>
                                <w:bCs/>
                                <w:lang w:bidi="fa-IR"/>
                              </w:rPr>
                            </w:pPr>
                            <w:r w:rsidRPr="00A602EB">
                              <w:rPr>
                                <w:rFonts w:ascii="A Nahar-Bold" w:hAnsi="A Nahar-Bold" w:cs="B Titr"/>
                                <w:b/>
                                <w:bCs/>
                                <w:rtl/>
                                <w:lang w:bidi="fa-IR"/>
                              </w:rPr>
                              <w:t>دفترچه محاسبات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28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2"/>
      </w:tblGrid>
      <w:tr w:rsidR="00B0688D" w14:paraId="1585055A" w14:textId="77777777" w:rsidTr="00B0688D">
        <w:trPr>
          <w:trHeight w:val="2043"/>
        </w:trPr>
        <w:tc>
          <w:tcPr>
            <w:tcW w:w="4572" w:type="dxa"/>
          </w:tcPr>
          <w:p w14:paraId="0DC68FBD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29D34BC3" wp14:editId="2A0E37AE">
                      <wp:extent cx="2842054" cy="1080655"/>
                      <wp:effectExtent l="0" t="0" r="0" b="5715"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42054" cy="10806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5B3E2C2" w14:textId="77777777" w:rsidR="00447040" w:rsidRDefault="00447040" w:rsidP="00B07A56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B07A56"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>پروژه سازه های بتن آرمه</w:t>
                                  </w:r>
                                </w:p>
                                <w:p w14:paraId="710F2149" w14:textId="556BFDB9" w:rsidR="00447040" w:rsidRPr="00B07A56" w:rsidRDefault="00447040" w:rsidP="00294C82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29D34BC3" id="Text Box 6" o:spid="_x0000_s1027" type="#_x0000_t202" style="width:223.8pt;height:85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" filled="f" stroked="f" strokeweight=".5pt">
                      <v:textbox>
                        <w:txbxContent>
                          <w:p w14:paraId="55B3E2C2" w14:textId="77777777" w:rsidR="00447040" w:rsidRDefault="00447040" w:rsidP="00B07A56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B07A56"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پروژه سازه های بتن آرمه</w:t>
                            </w:r>
                          </w:p>
                          <w:p w14:paraId="710F2149" w14:textId="556BFDB9" w:rsidR="00447040" w:rsidRPr="00B07A56" w:rsidRDefault="00447040" w:rsidP="00294C82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lang w:bidi="fa-IR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12413"/>
        <w:tblW w:w="1035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49"/>
        <w:gridCol w:w="4901"/>
      </w:tblGrid>
      <w:tr w:rsidR="00B0688D" w14:paraId="06324C7D" w14:textId="77777777" w:rsidTr="007057F4">
        <w:trPr>
          <w:trHeight w:val="1080"/>
        </w:trPr>
        <w:tc>
          <w:tcPr>
            <w:tcW w:w="5449" w:type="dxa"/>
            <w:vAlign w:val="center"/>
          </w:tcPr>
          <w:p w14:paraId="2B2B104F" w14:textId="77777777" w:rsidR="00B0688D" w:rsidRDefault="00B0688D" w:rsidP="00864A55">
            <w:pPr>
              <w:spacing w:line="360" w:lineRule="auto"/>
              <w:rPr>
                <w:rtl/>
              </w:rPr>
            </w:pPr>
          </w:p>
          <w:p w14:paraId="2E1D6C89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39D98256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6869EA6B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4252E828" w14:textId="77777777" w:rsidR="00BE218D" w:rsidRDefault="00BE218D" w:rsidP="00864A55">
            <w:pPr>
              <w:spacing w:line="360" w:lineRule="auto"/>
              <w:rPr>
                <w:rtl/>
              </w:rPr>
            </w:pPr>
          </w:p>
          <w:p w14:paraId="01A125D8" w14:textId="77777777" w:rsidR="00BE218D" w:rsidRPr="00B07A56" w:rsidRDefault="00BE218D" w:rsidP="00864A55">
            <w:pPr>
              <w:spacing w:line="360" w:lineRule="auto"/>
            </w:pPr>
          </w:p>
        </w:tc>
        <w:tc>
          <w:tcPr>
            <w:tcW w:w="4901" w:type="dxa"/>
            <w:vAlign w:val="center"/>
          </w:tcPr>
          <w:p w14:paraId="1E3584BF" w14:textId="77777777" w:rsidR="00B0688D" w:rsidRDefault="00B0688D" w:rsidP="00864A55">
            <w:pPr>
              <w:spacing w:line="360" w:lineRule="auto"/>
              <w:jc w:val="right"/>
            </w:pPr>
          </w:p>
        </w:tc>
      </w:tr>
    </w:tbl>
    <w:p w14:paraId="52ACFFC2" w14:textId="77777777" w:rsidR="008A3C95" w:rsidRDefault="008A3C95" w:rsidP="00864A55">
      <w:pPr>
        <w:spacing w:line="360" w:lineRule="auto"/>
      </w:pPr>
    </w:p>
    <w:p w14:paraId="51DC9B57" w14:textId="0F3EB25E" w:rsidR="008A3C95" w:rsidRDefault="00B07A56" w:rsidP="00864A55">
      <w:pPr>
        <w:spacing w:line="360" w:lineRule="auto"/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A3E0DCA" wp14:editId="734D8049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2330450" cy="2731324"/>
            <wp:effectExtent l="0" t="0" r="0" b="0"/>
            <wp:wrapNone/>
            <wp:docPr id="4" name="Graphic 4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227" cy="2734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3CCD7E56" wp14:editId="32748D0C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7044444" cy="2743200"/>
            <wp:effectExtent l="0" t="0" r="4445" b="0"/>
            <wp:wrapNone/>
            <wp:docPr id="3" name="Picture 3" descr="business center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01-02.png"/>
                    <pic:cNvPicPr/>
                  </pic:nvPicPr>
                  <pic:blipFill>
                    <a:blip r:embed="rId10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477" cy="2744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60288" behindDoc="1" locked="0" layoutInCell="1" allowOverlap="1" wp14:anchorId="3C53DD1A" wp14:editId="7855FCD1">
            <wp:simplePos x="0" y="0"/>
            <wp:positionH relativeFrom="column">
              <wp:posOffset>3376635</wp:posOffset>
            </wp:positionH>
            <wp:positionV relativeFrom="paragraph">
              <wp:posOffset>1452880</wp:posOffset>
            </wp:positionV>
            <wp:extent cx="2274015" cy="3122528"/>
            <wp:effectExtent l="0" t="0" r="0" b="1905"/>
            <wp:wrapNone/>
            <wp:docPr id="2" name="Graphic 2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015" cy="3122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57216" behindDoc="1" locked="0" layoutInCell="1" allowOverlap="1" wp14:anchorId="15D0DDFB" wp14:editId="08E0A9FF">
            <wp:simplePos x="0" y="0"/>
            <wp:positionH relativeFrom="column">
              <wp:posOffset>-718641</wp:posOffset>
            </wp:positionH>
            <wp:positionV relativeFrom="paragraph">
              <wp:posOffset>1620457</wp:posOffset>
            </wp:positionV>
            <wp:extent cx="5859887" cy="2490114"/>
            <wp:effectExtent l="0" t="0" r="7620" b="5715"/>
            <wp:wrapNone/>
            <wp:docPr id="1" name="Graphic 1" descr="colored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478" cy="250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C95">
        <w:br w:type="page"/>
      </w:r>
    </w:p>
    <w:sdt>
      <w:sdtPr>
        <w:rPr>
          <w:rFonts w:asciiTheme="minorHAnsi" w:eastAsiaTheme="minorEastAsia" w:hAnsiTheme="minorHAnsi" w:cstheme="minorBidi"/>
          <w:bCs w:val="0"/>
          <w:caps w:val="0"/>
          <w:sz w:val="24"/>
          <w:szCs w:val="20"/>
        </w:rPr>
        <w:id w:val="2097750693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sz w:val="22"/>
          <w:szCs w:val="22"/>
        </w:rPr>
      </w:sdtEndPr>
      <w:sdtContent>
        <w:p w14:paraId="1740434E" w14:textId="77777777" w:rsidR="001670A7" w:rsidRPr="002B2F37" w:rsidRDefault="00B07A56" w:rsidP="00864A55">
          <w:pPr>
            <w:pStyle w:val="TOCHeading"/>
            <w:framePr w:wrap="around" w:y="1279"/>
            <w:spacing w:line="360" w:lineRule="auto"/>
            <w:rPr>
              <w:rFonts w:cs="B Nazanin"/>
              <w:b/>
              <w:sz w:val="96"/>
              <w:szCs w:val="44"/>
            </w:rPr>
          </w:pPr>
          <w:r w:rsidRPr="002B2F37">
            <w:rPr>
              <w:rFonts w:asciiTheme="minorHAnsi" w:eastAsiaTheme="minorEastAsia" w:hAnsiTheme="minorHAnsi" w:cs="B Nazanin" w:hint="cs"/>
              <w:b/>
              <w:caps w:val="0"/>
              <w:sz w:val="44"/>
              <w:szCs w:val="36"/>
              <w:rtl/>
            </w:rPr>
            <w:t>فهرست</w:t>
          </w:r>
        </w:p>
        <w:p w14:paraId="1762D3FE" w14:textId="77777777" w:rsidR="001670A7" w:rsidRPr="002B2F37" w:rsidRDefault="00000000" w:rsidP="00B64409">
          <w:pPr>
            <w:pStyle w:val="TOC3"/>
            <w:spacing w:line="360" w:lineRule="auto"/>
            <w:ind w:left="0"/>
            <w:rPr>
              <w:sz w:val="22"/>
              <w:szCs w:val="22"/>
            </w:rPr>
          </w:pPr>
        </w:p>
      </w:sdtContent>
    </w:sdt>
    <w:p w14:paraId="456B63C8" w14:textId="77777777" w:rsidR="004F2231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پروژه</w:t>
      </w:r>
    </w:p>
    <w:p w14:paraId="43DFC573" w14:textId="77777777" w:rsidR="00A00DDD" w:rsidRPr="002B2F37" w:rsidRDefault="00D750F5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>معرفی آئین نامه</w:t>
      </w:r>
      <w:r w:rsidRPr="002B2F37">
        <w:rPr>
          <w:rFonts w:cs="B Nazanin"/>
          <w:b/>
          <w:noProof/>
          <w:sz w:val="32"/>
          <w:rtl/>
        </w:rPr>
        <w:softHyphen/>
      </w:r>
      <w:r w:rsidR="00A00DDD" w:rsidRPr="002B2F37">
        <w:rPr>
          <w:rFonts w:cs="B Nazanin" w:hint="cs"/>
          <w:b/>
          <w:noProof/>
          <w:sz w:val="32"/>
          <w:rtl/>
        </w:rPr>
        <w:t xml:space="preserve">ها </w:t>
      </w:r>
    </w:p>
    <w:p w14:paraId="7AA6A5CA" w14:textId="77777777" w:rsidR="00D750F5" w:rsidRPr="002B2F37" w:rsidRDefault="00D750F5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 xml:space="preserve"> نرم افزارهای مورد استفاده</w:t>
      </w:r>
    </w:p>
    <w:p w14:paraId="66332E7E" w14:textId="77777777" w:rsidR="00B64409" w:rsidRPr="002B2F37" w:rsidRDefault="00B64409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</w:rPr>
      </w:pPr>
      <w:r w:rsidRPr="002B2F37">
        <w:rPr>
          <w:rFonts w:cs="B Nazanin" w:hint="cs"/>
          <w:b/>
          <w:noProof/>
          <w:sz w:val="32"/>
          <w:rtl/>
        </w:rPr>
        <w:t>انتخاب سیستم کف و تعیین ضخامت کف</w:t>
      </w:r>
    </w:p>
    <w:p w14:paraId="548B7835" w14:textId="77777777" w:rsidR="006A1E63" w:rsidRPr="002B2F37" w:rsidRDefault="006A1E63" w:rsidP="00B76910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 xml:space="preserve">محاسبه </w:t>
      </w:r>
      <w:r w:rsidR="00B76910" w:rsidRPr="002B2F37">
        <w:rPr>
          <w:rFonts w:cs="B Nazanin" w:hint="cs"/>
          <w:b/>
          <w:noProof/>
          <w:sz w:val="32"/>
          <w:rtl/>
        </w:rPr>
        <w:t>ضریب زلزله</w:t>
      </w:r>
    </w:p>
    <w:p w14:paraId="058F5A55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هندسه سازه</w:t>
      </w:r>
    </w:p>
    <w:p w14:paraId="67891085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مصالح مورد استفاده</w:t>
      </w:r>
    </w:p>
    <w:p w14:paraId="104BAD83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مقاطع</w:t>
      </w:r>
    </w:p>
    <w:p w14:paraId="424C4358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الگوهای بارگذاری</w:t>
      </w:r>
    </w:p>
    <w:p w14:paraId="02C06F20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ترکیبات بارگذاری</w:t>
      </w:r>
    </w:p>
    <w:p w14:paraId="2B73BE2C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مدلسازی سازه</w:t>
      </w:r>
    </w:p>
    <w:p w14:paraId="12536386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بارهای وارده بر سازه</w:t>
      </w:r>
    </w:p>
    <w:p w14:paraId="241DC560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</w:rPr>
      </w:pPr>
      <w:r w:rsidRPr="002B2F37">
        <w:rPr>
          <w:rFonts w:cs="B Nazanin" w:hint="cs"/>
          <w:b/>
          <w:noProof/>
          <w:sz w:val="32"/>
          <w:rtl/>
        </w:rPr>
        <w:t>معرفی وزن لرزه ای سازه</w:t>
      </w:r>
    </w:p>
    <w:p w14:paraId="2529C879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</w:rPr>
        <w:t xml:space="preserve">معرفی اثر </w:t>
      </w:r>
      <w:r w:rsidRPr="002B2F37">
        <w:rPr>
          <w:rFonts w:asciiTheme="majorBidi" w:hAnsiTheme="majorBidi" w:cstheme="majorBidi"/>
          <w:b/>
          <w:noProof/>
          <w:sz w:val="22"/>
          <w:szCs w:val="22"/>
        </w:rPr>
        <w:t>P-Delta</w:t>
      </w:r>
    </w:p>
    <w:p w14:paraId="4EFC8034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اختصاص اصلاحات مدلسازی</w:t>
      </w:r>
    </w:p>
    <w:p w14:paraId="47CF3836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تحلیل سازه</w:t>
      </w:r>
    </w:p>
    <w:p w14:paraId="73AC49FA" w14:textId="77777777" w:rsidR="002B2F37" w:rsidRPr="002B2F37" w:rsidRDefault="002B2F37" w:rsidP="002B2F37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تحلیل دستی سازه</w:t>
      </w:r>
    </w:p>
    <w:p w14:paraId="339EFE46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سازه</w:t>
      </w:r>
    </w:p>
    <w:p w14:paraId="758D800B" w14:textId="77777777" w:rsidR="002B2F37" w:rsidRPr="002B2F37" w:rsidRDefault="002B2F37" w:rsidP="002B2F37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دستی اعضا</w:t>
      </w:r>
    </w:p>
    <w:p w14:paraId="5076242D" w14:textId="77777777" w:rsidR="00B07A56" w:rsidRPr="002B2F37" w:rsidRDefault="00B07A56" w:rsidP="00864A55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rtl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کنترل های سازه</w:t>
      </w:r>
    </w:p>
    <w:p w14:paraId="5F56A7B0" w14:textId="77777777" w:rsidR="00B07A56" w:rsidRPr="002B2F37" w:rsidRDefault="00B07A56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>طراحی فونداسیون</w:t>
      </w:r>
    </w:p>
    <w:p w14:paraId="1A6C06DF" w14:textId="77777777" w:rsidR="0050358D" w:rsidRPr="002B2F37" w:rsidRDefault="0050358D" w:rsidP="0050358D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2"/>
          <w:lang w:bidi="fa-IR"/>
        </w:rPr>
      </w:pPr>
      <w:r w:rsidRPr="002B2F37">
        <w:rPr>
          <w:rFonts w:cs="B Nazanin" w:hint="cs"/>
          <w:b/>
          <w:noProof/>
          <w:sz w:val="32"/>
          <w:rtl/>
          <w:lang w:bidi="fa-IR"/>
        </w:rPr>
        <w:t xml:space="preserve">برآورد ریالی </w:t>
      </w:r>
    </w:p>
    <w:p w14:paraId="3D505D1F" w14:textId="1CAD8FFF" w:rsidR="00BE218D" w:rsidRPr="00BE218D" w:rsidRDefault="00BE218D" w:rsidP="00BE218D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  <w:lang w:bidi="fa-IR"/>
        </w:rPr>
      </w:pPr>
    </w:p>
    <w:p w14:paraId="4F114C5F" w14:textId="77777777" w:rsidR="00B07A56" w:rsidRDefault="00B07A56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lang w:bidi="fa-IR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lastRenderedPageBreak/>
        <w:t>معرفی پروژه</w:t>
      </w:r>
    </w:p>
    <w:tbl>
      <w:tblPr>
        <w:tblStyle w:val="GridTable4-Accent5"/>
        <w:bidiVisual/>
        <w:tblW w:w="4997" w:type="pct"/>
        <w:tblInd w:w="10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07B4EF0F" w14:textId="77777777" w:rsidTr="00D750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65ABB7BE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مشخصات سازه</w:t>
            </w:r>
          </w:p>
        </w:tc>
      </w:tr>
      <w:tr w:rsidR="00D750F5" w:rsidRPr="00D750F5" w14:paraId="7BBFB2BD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343CFAA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شهر</w:t>
            </w:r>
          </w:p>
        </w:tc>
        <w:tc>
          <w:tcPr>
            <w:tcW w:w="2500" w:type="pct"/>
            <w:vAlign w:val="center"/>
          </w:tcPr>
          <w:p w14:paraId="1B8295F6" w14:textId="0CD8B950" w:rsidR="00D750F5" w:rsidRPr="00D750F5" w:rsidRDefault="00A602EB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شیراز</w:t>
            </w:r>
          </w:p>
        </w:tc>
      </w:tr>
      <w:tr w:rsidR="00D750F5" w:rsidRPr="00D750F5" w14:paraId="607DF6FE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438FB98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کاربری</w:t>
            </w:r>
          </w:p>
        </w:tc>
        <w:tc>
          <w:tcPr>
            <w:tcW w:w="2500" w:type="pct"/>
            <w:vAlign w:val="center"/>
          </w:tcPr>
          <w:p w14:paraId="19189E4F" w14:textId="699DD4E1" w:rsidR="00D750F5" w:rsidRPr="00D750F5" w:rsidRDefault="00A602EB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اداری</w:t>
            </w:r>
          </w:p>
        </w:tc>
      </w:tr>
      <w:tr w:rsidR="00D750F5" w:rsidRPr="00D750F5" w14:paraId="597D96EE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B795440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تعداد طبقات</w:t>
            </w:r>
          </w:p>
        </w:tc>
        <w:tc>
          <w:tcPr>
            <w:tcW w:w="2500" w:type="pct"/>
            <w:vAlign w:val="center"/>
          </w:tcPr>
          <w:p w14:paraId="58A1FD41" w14:textId="05B22188" w:rsidR="00D750F5" w:rsidRPr="00D750F5" w:rsidRDefault="00A602EB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6</w:t>
            </w:r>
          </w:p>
        </w:tc>
      </w:tr>
      <w:tr w:rsidR="00D750F5" w:rsidRPr="00D750F5" w14:paraId="4F055AB2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2140D04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ثقلی</w:t>
            </w:r>
          </w:p>
        </w:tc>
        <w:tc>
          <w:tcPr>
            <w:tcW w:w="2500" w:type="pct"/>
            <w:vAlign w:val="center"/>
          </w:tcPr>
          <w:p w14:paraId="16442327" w14:textId="77777777" w:rsidR="00D750F5" w:rsidRPr="00D750F5" w:rsidRDefault="00CD626A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دال بتنی</w:t>
            </w:r>
          </w:p>
        </w:tc>
      </w:tr>
      <w:tr w:rsidR="00D750F5" w:rsidRPr="00D750F5" w14:paraId="4A0801E9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B753C1A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جانبی</w:t>
            </w:r>
          </w:p>
        </w:tc>
        <w:tc>
          <w:tcPr>
            <w:tcW w:w="2500" w:type="pct"/>
            <w:vAlign w:val="center"/>
          </w:tcPr>
          <w:p w14:paraId="7B8F785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قاب خمشی</w:t>
            </w:r>
          </w:p>
        </w:tc>
      </w:tr>
      <w:tr w:rsidR="00D750F5" w:rsidRPr="00D750F5" w14:paraId="0880F5D5" w14:textId="77777777" w:rsidTr="00D750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03E27EE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شکل پذیری</w:t>
            </w:r>
          </w:p>
        </w:tc>
        <w:tc>
          <w:tcPr>
            <w:tcW w:w="2500" w:type="pct"/>
            <w:vAlign w:val="center"/>
          </w:tcPr>
          <w:p w14:paraId="5B8E9898" w14:textId="77777777" w:rsidR="00D750F5" w:rsidRPr="00D750F5" w:rsidRDefault="00B67E13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متوسط</w:t>
            </w:r>
          </w:p>
        </w:tc>
      </w:tr>
      <w:tr w:rsidR="00D750F5" w:rsidRPr="00D750F5" w14:paraId="381A7EC2" w14:textId="77777777" w:rsidTr="00D750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663B475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نوع فونداسیون</w:t>
            </w:r>
          </w:p>
        </w:tc>
        <w:tc>
          <w:tcPr>
            <w:tcW w:w="2500" w:type="pct"/>
            <w:vAlign w:val="center"/>
          </w:tcPr>
          <w:p w14:paraId="4A0EE2AA" w14:textId="77777777" w:rsidR="00D750F5" w:rsidRPr="00D750F5" w:rsidRDefault="00B64409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نواری</w:t>
            </w:r>
          </w:p>
        </w:tc>
      </w:tr>
    </w:tbl>
    <w:p w14:paraId="6B7D9AA3" w14:textId="77777777" w:rsidR="00B07A56" w:rsidRDefault="00B07A56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4CA247F7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08AFA62D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5586BED9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2D547502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1C198FF7" w14:textId="77777777" w:rsidR="000E5666" w:rsidRPr="00B07A5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1BB4C016" w14:textId="77777777" w:rsidR="00B07A56" w:rsidRDefault="00D750F5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آئین نامه های مورد استفاده</w:t>
      </w:r>
    </w:p>
    <w:tbl>
      <w:tblPr>
        <w:tblStyle w:val="GridTable4-Accent5"/>
        <w:bidiVisual/>
        <w:tblW w:w="4997" w:type="pct"/>
        <w:tblInd w:w="1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47331990" w14:textId="77777777" w:rsidTr="008675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0039DF2B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آئین نامه ها</w:t>
            </w:r>
          </w:p>
        </w:tc>
      </w:tr>
      <w:tr w:rsidR="00D750F5" w:rsidRPr="00D750F5" w14:paraId="6C6EABEB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E6871D9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57E44D19" w14:textId="77777777" w:rsidR="00D750F5" w:rsidRPr="006C5302" w:rsidRDefault="006C5302" w:rsidP="00B64409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bidi="fa-IR"/>
              </w:rPr>
            </w:pPr>
            <w:r w:rsidRPr="006C5302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ACI </w:t>
            </w:r>
            <w:r w:rsidR="00B67E13">
              <w:rPr>
                <w:rFonts w:asciiTheme="majorBidi" w:hAnsiTheme="majorBidi" w:cstheme="majorBidi"/>
                <w:bCs/>
                <w:noProof/>
                <w:lang w:bidi="fa-IR"/>
              </w:rPr>
              <w:t>318-</w:t>
            </w:r>
            <w:r w:rsidR="00B64409">
              <w:rPr>
                <w:rFonts w:asciiTheme="majorBidi" w:hAnsiTheme="majorBidi" w:cstheme="majorBidi"/>
                <w:bCs/>
                <w:noProof/>
                <w:lang w:bidi="fa-IR"/>
              </w:rPr>
              <w:t>14</w:t>
            </w:r>
          </w:p>
        </w:tc>
      </w:tr>
      <w:tr w:rsidR="00D750F5" w:rsidRPr="00D750F5" w14:paraId="244E0B84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CC64F87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0EE5E34F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هفتم</w:t>
            </w:r>
          </w:p>
        </w:tc>
      </w:tr>
      <w:tr w:rsidR="00D750F5" w:rsidRPr="00D750F5" w14:paraId="57D8A576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11C9B2C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و طر</w:t>
            </w:r>
            <w:r w:rsid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احی لرزه ای</w:t>
            </w:r>
          </w:p>
        </w:tc>
        <w:tc>
          <w:tcPr>
            <w:tcW w:w="2500" w:type="pct"/>
            <w:vAlign w:val="center"/>
          </w:tcPr>
          <w:p w14:paraId="2179C71F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استاندارد 2800 ویرایش چهارم</w:t>
            </w:r>
          </w:p>
        </w:tc>
      </w:tr>
      <w:tr w:rsidR="008675D8" w:rsidRPr="00D750F5" w14:paraId="69F64AF4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D50785C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سقف دال بتنی</w:t>
            </w:r>
          </w:p>
        </w:tc>
        <w:tc>
          <w:tcPr>
            <w:tcW w:w="2500" w:type="pct"/>
            <w:vAlign w:val="center"/>
          </w:tcPr>
          <w:p w14:paraId="032628C2" w14:textId="024F085C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9 ویرایش </w:t>
            </w:r>
            <w:r w:rsidR="00A602EB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1399</w:t>
            </w:r>
          </w:p>
        </w:tc>
      </w:tr>
      <w:tr w:rsidR="008675D8" w:rsidRPr="00D750F5" w14:paraId="0485518E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8A6607D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ضوابط اجرایی سازه</w:t>
            </w:r>
          </w:p>
        </w:tc>
        <w:tc>
          <w:tcPr>
            <w:tcW w:w="2500" w:type="pct"/>
            <w:vAlign w:val="center"/>
          </w:tcPr>
          <w:p w14:paraId="11D070D5" w14:textId="381A6C4E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9 ویرایش </w:t>
            </w:r>
            <w:r w:rsidR="00A602EB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1399</w:t>
            </w:r>
          </w:p>
        </w:tc>
      </w:tr>
      <w:tr w:rsidR="008675D8" w:rsidRPr="00D750F5" w14:paraId="4B9F252D" w14:textId="77777777" w:rsidTr="008675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9967494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آسانسور</w:t>
            </w:r>
          </w:p>
        </w:tc>
        <w:tc>
          <w:tcPr>
            <w:tcW w:w="2500" w:type="pct"/>
            <w:vAlign w:val="center"/>
          </w:tcPr>
          <w:p w14:paraId="6C0309E2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15 ویرایش 1392</w:t>
            </w:r>
          </w:p>
        </w:tc>
      </w:tr>
      <w:tr w:rsidR="008675D8" w:rsidRPr="00D750F5" w14:paraId="379BB132" w14:textId="77777777" w:rsidTr="008675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36215C7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ثقلی</w:t>
            </w:r>
          </w:p>
        </w:tc>
        <w:tc>
          <w:tcPr>
            <w:tcW w:w="2500" w:type="pct"/>
            <w:vAlign w:val="center"/>
          </w:tcPr>
          <w:p w14:paraId="54EA3262" w14:textId="47237AF3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 xml:space="preserve">مبحث 6 ویرایش </w:t>
            </w:r>
            <w:r w:rsidR="00A602EB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1398</w:t>
            </w:r>
          </w:p>
        </w:tc>
      </w:tr>
    </w:tbl>
    <w:p w14:paraId="6AE98B9A" w14:textId="77777777" w:rsidR="003B6F97" w:rsidRDefault="003B6F97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1C9D74E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5F999ECC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236DE7C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4A60A351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786629D9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260585B" w14:textId="77777777" w:rsidR="000E5666" w:rsidRPr="000E5666" w:rsidRDefault="000E5666" w:rsidP="000E5666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نرم افزارهای مورد استفاده</w:t>
      </w:r>
    </w:p>
    <w:p w14:paraId="452A4B8A" w14:textId="77777777" w:rsidR="000E5666" w:rsidRPr="003B6F97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tbl>
      <w:tblPr>
        <w:tblStyle w:val="GridTable4-Accent5"/>
        <w:bidiVisual/>
        <w:tblW w:w="4997" w:type="pct"/>
        <w:tblInd w:w="3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9F014D" w:rsidRPr="00D750F5" w14:paraId="6A3DE6D0" w14:textId="77777777" w:rsidTr="00E141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02A0B49F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نرم افزارها</w:t>
            </w:r>
          </w:p>
        </w:tc>
      </w:tr>
      <w:tr w:rsidR="009F014D" w:rsidRPr="00D750F5" w14:paraId="494D7820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3CCBC76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سازه</w:t>
            </w:r>
          </w:p>
        </w:tc>
        <w:tc>
          <w:tcPr>
            <w:tcW w:w="2500" w:type="pct"/>
            <w:vAlign w:val="center"/>
          </w:tcPr>
          <w:p w14:paraId="4066F839" w14:textId="77777777" w:rsidR="009F014D" w:rsidRPr="006C5302" w:rsidRDefault="00B64409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ETABS 2016</w:t>
            </w:r>
          </w:p>
        </w:tc>
      </w:tr>
      <w:tr w:rsidR="009F014D" w:rsidRPr="00D750F5" w14:paraId="42CB8E5F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C064029" w14:textId="77777777" w:rsidR="009F014D" w:rsidRPr="00D750F5" w:rsidRDefault="009F014D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طراحی فونداسیون</w:t>
            </w:r>
          </w:p>
        </w:tc>
        <w:tc>
          <w:tcPr>
            <w:tcW w:w="2500" w:type="pct"/>
            <w:vAlign w:val="center"/>
          </w:tcPr>
          <w:p w14:paraId="56D84B3F" w14:textId="77777777" w:rsidR="009F014D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>SAFE 2016</w:t>
            </w:r>
          </w:p>
        </w:tc>
      </w:tr>
      <w:tr w:rsidR="007E1224" w:rsidRPr="00D750F5" w14:paraId="3089A8CE" w14:textId="77777777" w:rsidTr="00E141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621AE3A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کنترل های سازه</w:t>
            </w:r>
          </w:p>
        </w:tc>
        <w:tc>
          <w:tcPr>
            <w:tcW w:w="2500" w:type="pct"/>
            <w:vAlign w:val="center"/>
          </w:tcPr>
          <w:p w14:paraId="2525A723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Excel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  <w:tr w:rsidR="007E1224" w:rsidRPr="00D750F5" w14:paraId="264324FD" w14:textId="77777777" w:rsidTr="00E141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C1DBE6E" w14:textId="77777777" w:rsidR="007E1224" w:rsidRPr="00D750F5" w:rsidRDefault="007E1224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دفترچه محاسبات</w:t>
            </w:r>
          </w:p>
        </w:tc>
        <w:tc>
          <w:tcPr>
            <w:tcW w:w="2500" w:type="pct"/>
            <w:vAlign w:val="center"/>
          </w:tcPr>
          <w:p w14:paraId="0C1F4267" w14:textId="77777777" w:rsidR="007E1224" w:rsidRPr="007E1224" w:rsidRDefault="007E1224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theme="majorBidi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asciiTheme="majorBidi" w:hAnsiTheme="majorBidi" w:cstheme="majorBidi"/>
                <w:bCs/>
                <w:noProof/>
                <w:lang w:bidi="fa-IR"/>
              </w:rPr>
              <w:t>Word</w:t>
            </w:r>
            <w:r w:rsidRPr="007E1224">
              <w:rPr>
                <w:rFonts w:asciiTheme="majorBidi" w:hAnsiTheme="majorBidi" w:cstheme="majorBidi"/>
                <w:bCs/>
                <w:noProof/>
                <w:lang w:bidi="fa-IR"/>
              </w:rPr>
              <w:t xml:space="preserve"> 2016</w:t>
            </w:r>
          </w:p>
        </w:tc>
      </w:tr>
    </w:tbl>
    <w:p w14:paraId="78EEC0E5" w14:textId="77777777" w:rsidR="001F0AF0" w:rsidRDefault="001F0AF0" w:rsidP="00864A55">
      <w:pPr>
        <w:spacing w:line="360" w:lineRule="auto"/>
        <w:rPr>
          <w:rtl/>
        </w:rPr>
      </w:pPr>
    </w:p>
    <w:p w14:paraId="7A6AF9DD" w14:textId="77777777" w:rsidR="00B64409" w:rsidRDefault="00B64409" w:rsidP="007A3FF8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انتخاب سیستم کف و تعیین ضخامت آن</w:t>
      </w:r>
    </w:p>
    <w:p w14:paraId="75008A0B" w14:textId="77777777" w:rsidR="00C769D6" w:rsidRDefault="00844AD1" w:rsidP="00D93AAB">
      <w:pPr>
        <w:pStyle w:val="ListParagraph"/>
        <w:numPr>
          <w:ilvl w:val="0"/>
          <w:numId w:val="35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بنا به صورت پروژه دال بتنی انتخاب شده است.</w:t>
      </w:r>
    </w:p>
    <w:p w14:paraId="30BCC474" w14:textId="77777777" w:rsidR="00E97EA1" w:rsidRDefault="00E97EA1" w:rsidP="004E223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4C964BD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D2A9541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5ACBC58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EC28516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778866C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5C9803A" w14:textId="77777777" w:rsidR="00844AD1" w:rsidRDefault="00844AD1" w:rsidP="00844AD1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E49043E" w14:textId="77777777" w:rsidR="00844AD1" w:rsidRPr="004E2231" w:rsidRDefault="00844AD1" w:rsidP="00844AD1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223489D4" w14:textId="77777777" w:rsidR="00C012A1" w:rsidRPr="00C012A1" w:rsidRDefault="00C012A1" w:rsidP="00B33250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C012A1">
        <w:rPr>
          <w:rFonts w:cs="B Nazanin" w:hint="cs"/>
          <w:bCs/>
          <w:noProof/>
          <w:sz w:val="36"/>
          <w:szCs w:val="28"/>
          <w:rtl/>
        </w:rPr>
        <w:lastRenderedPageBreak/>
        <w:t xml:space="preserve">محاسبه </w:t>
      </w:r>
      <w:r w:rsidR="00B33250">
        <w:rPr>
          <w:rFonts w:cs="B Nazanin" w:hint="cs"/>
          <w:bCs/>
          <w:noProof/>
          <w:sz w:val="36"/>
          <w:szCs w:val="28"/>
          <w:rtl/>
        </w:rPr>
        <w:t>ضریب زلزله</w:t>
      </w:r>
    </w:p>
    <w:p w14:paraId="5498528C" w14:textId="77777777" w:rsidR="004E2231" w:rsidRDefault="00512CA3" w:rsidP="004E2231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E3901A" wp14:editId="441C2743">
            <wp:extent cx="6097270" cy="1868805"/>
            <wp:effectExtent l="76200" t="76200" r="132080" b="131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88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2A3981A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71B0BD0" wp14:editId="33A0CF34">
            <wp:extent cx="6097270" cy="3212465"/>
            <wp:effectExtent l="76200" t="76200" r="132080" b="1403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12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0F1615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B39D0E9" wp14:editId="34105E60">
            <wp:extent cx="6097270" cy="3115310"/>
            <wp:effectExtent l="76200" t="76200" r="132080" b="142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153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CEE831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30159A5" wp14:editId="15D907CE">
            <wp:extent cx="6097270" cy="4335145"/>
            <wp:effectExtent l="76200" t="76200" r="132080" b="1416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35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6AE5AFE" w14:textId="77777777" w:rsidR="00512CA3" w:rsidRPr="000A04A8" w:rsidRDefault="000A04A8" w:rsidP="00512CA3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 w:rsidRPr="000A04A8"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الف) محاسبه ضریب زلزله</w:t>
      </w:r>
    </w:p>
    <w:p w14:paraId="19E5AF26" w14:textId="670E8B21" w:rsidR="000A04A8" w:rsidRDefault="00CF7DD4" w:rsidP="00B33250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F7DD4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33FC5312" wp14:editId="11081C3D">
            <wp:extent cx="6097270" cy="1118235"/>
            <wp:effectExtent l="0" t="0" r="0" b="5715"/>
            <wp:docPr id="10406078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60787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337E1" w14:textId="23DC2D9F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F7DD4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50CF0088" wp14:editId="5C5C8389">
            <wp:extent cx="6097270" cy="1332230"/>
            <wp:effectExtent l="0" t="0" r="0" b="1270"/>
            <wp:docPr id="5098061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80615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900C5" w14:textId="4A6ABE33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F7DD4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7C0F7D2B" wp14:editId="124021BF">
            <wp:extent cx="6097270" cy="1116965"/>
            <wp:effectExtent l="0" t="0" r="0" b="6985"/>
            <wp:docPr id="1089117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11738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5AF6D" w14:textId="71EC2D65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  <w:r w:rsidRPr="00CF7DD4">
        <w:rPr>
          <w:rFonts w:cs="B Nazanin"/>
          <w:i/>
          <w:noProof/>
          <w:sz w:val="36"/>
          <w:szCs w:val="28"/>
          <w:rtl/>
          <w:lang w:bidi="fa-IR"/>
        </w:rPr>
        <w:drawing>
          <wp:inline distT="0" distB="0" distL="0" distR="0" wp14:anchorId="0C96639F" wp14:editId="79E45FCD">
            <wp:extent cx="6097270" cy="1109345"/>
            <wp:effectExtent l="0" t="0" r="0" b="0"/>
            <wp:docPr id="3134831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48318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CF570" w14:textId="5DB9B18B" w:rsidR="002C01FD" w:rsidRDefault="002C01FD" w:rsidP="002C01FD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3E078BF" w14:textId="37DD0CF2" w:rsidR="00FC1425" w:rsidRDefault="00FC1425" w:rsidP="00FC1425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7584ED8F" w14:textId="36466586" w:rsidR="00B33250" w:rsidRDefault="00B33250" w:rsidP="002C01FD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68250E8" w14:textId="77777777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28A98CB1" w14:textId="77777777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5DD0461C" w14:textId="77777777" w:rsidR="00CF7DD4" w:rsidRDefault="00CF7DD4" w:rsidP="00CF7DD4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079A6D4E" w14:textId="77777777" w:rsidR="003E4B87" w:rsidRPr="007A3FF8" w:rsidRDefault="00FB0C56" w:rsidP="00B64409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هندسه سازه</w:t>
      </w:r>
    </w:p>
    <w:p w14:paraId="4A60019B" w14:textId="77777777" w:rsidR="00EF3903" w:rsidRDefault="00EF3903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فاصله آکس ها</w:t>
      </w:r>
      <w:r w:rsidR="00671AED">
        <w:rPr>
          <w:rFonts w:cs="B Nazanin" w:hint="cs"/>
          <w:b/>
          <w:bCs/>
          <w:sz w:val="36"/>
          <w:szCs w:val="28"/>
          <w:rtl/>
        </w:rPr>
        <w:t xml:space="preserve"> (سازه سمت چپ)</w:t>
      </w:r>
    </w:p>
    <w:p w14:paraId="602A80F5" w14:textId="6B5A1771" w:rsidR="00EF3903" w:rsidRDefault="00CF7DD4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7A422E4D" wp14:editId="6978526C">
            <wp:extent cx="6097270" cy="1167765"/>
            <wp:effectExtent l="0" t="0" r="0" b="0"/>
            <wp:docPr id="15932449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24499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21530" w14:textId="3E2B41F5" w:rsidR="00671AED" w:rsidRDefault="00671AED" w:rsidP="00671AED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فاصله آکس ها (سازه سمت راست</w:t>
      </w:r>
      <w:r w:rsidR="00CF7DD4">
        <w:rPr>
          <w:rFonts w:cs="B Nazanin" w:hint="cs"/>
          <w:b/>
          <w:bCs/>
          <w:sz w:val="36"/>
          <w:szCs w:val="28"/>
          <w:rtl/>
        </w:rPr>
        <w:t xml:space="preserve"> بالا</w:t>
      </w:r>
      <w:r>
        <w:rPr>
          <w:rFonts w:cs="B Nazanin" w:hint="cs"/>
          <w:b/>
          <w:bCs/>
          <w:sz w:val="36"/>
          <w:szCs w:val="28"/>
          <w:rtl/>
        </w:rPr>
        <w:t>)</w:t>
      </w:r>
    </w:p>
    <w:p w14:paraId="3A13B8A4" w14:textId="7CC0A887" w:rsidR="00671AED" w:rsidRDefault="00CF7DD4" w:rsidP="00671AED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060E3144" wp14:editId="0AE9F5C7">
            <wp:extent cx="6097270" cy="1149350"/>
            <wp:effectExtent l="0" t="0" r="0" b="0"/>
            <wp:docPr id="881675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67544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EC530" w14:textId="3695D359" w:rsidR="00CF7DD4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فاصله آکس ها (سازه سمت راست پایین)</w:t>
      </w:r>
    </w:p>
    <w:p w14:paraId="219F3C21" w14:textId="3E853A08" w:rsidR="007A3FF8" w:rsidRDefault="00CF7DD4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18102976" wp14:editId="15148F67">
            <wp:extent cx="6097270" cy="1170940"/>
            <wp:effectExtent l="0" t="0" r="0" b="0"/>
            <wp:docPr id="15551559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15598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17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27B94" w14:textId="77777777" w:rsidR="007A3FF8" w:rsidRDefault="007A3FF8" w:rsidP="007A3FF8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49DBC271" w14:textId="77777777" w:rsidR="00EA42CF" w:rsidRDefault="00EA42CF" w:rsidP="00334A6E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0EBF55A0" w14:textId="77777777" w:rsidR="00987536" w:rsidRDefault="00987536" w:rsidP="00987536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5D44962B" w14:textId="77777777" w:rsidR="00987536" w:rsidRDefault="00987536" w:rsidP="00987536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2B41CE8F" w14:textId="77777777" w:rsidR="00987536" w:rsidRDefault="00987536" w:rsidP="00987536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45F5F916" w14:textId="77777777" w:rsidR="00987536" w:rsidRDefault="00987536" w:rsidP="00987536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0861A8B2" w14:textId="7BD58CCD" w:rsidR="00987536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lastRenderedPageBreak/>
        <w:drawing>
          <wp:inline distT="0" distB="0" distL="0" distR="0" wp14:anchorId="4A878ED5" wp14:editId="2840FC5C">
            <wp:extent cx="6097270" cy="3811270"/>
            <wp:effectExtent l="0" t="0" r="0" b="0"/>
            <wp:docPr id="19532285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22857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1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17721" w14:textId="77777777" w:rsidR="00EA42CF" w:rsidRDefault="00EA42CF" w:rsidP="00987536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تراز طبقات</w:t>
      </w:r>
      <w:r w:rsidR="00987536">
        <w:rPr>
          <w:rFonts w:cs="B Nazanin" w:hint="cs"/>
          <w:b/>
          <w:bCs/>
          <w:sz w:val="36"/>
          <w:szCs w:val="28"/>
          <w:rtl/>
        </w:rPr>
        <w:t xml:space="preserve"> (سازه سمت چپ)</w:t>
      </w:r>
    </w:p>
    <w:p w14:paraId="520074AB" w14:textId="77777777" w:rsidR="00CF7DD4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5893E4E2" w14:textId="7B7065A7" w:rsidR="00EA42CF" w:rsidRDefault="00CF7DD4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lastRenderedPageBreak/>
        <w:drawing>
          <wp:inline distT="0" distB="0" distL="0" distR="0" wp14:anchorId="21F8C37D" wp14:editId="4BB82B6E">
            <wp:extent cx="6097270" cy="3841115"/>
            <wp:effectExtent l="0" t="0" r="0" b="6985"/>
            <wp:docPr id="6061174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11748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4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09F46" w14:textId="73CFAEB5" w:rsidR="00D42B8D" w:rsidRDefault="00D42B8D" w:rsidP="00D42B8D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تراز طبقات (سازه سمت راست</w:t>
      </w:r>
      <w:r w:rsidR="00CF7DD4">
        <w:rPr>
          <w:rFonts w:cs="B Nazanin" w:hint="cs"/>
          <w:b/>
          <w:bCs/>
          <w:sz w:val="36"/>
          <w:szCs w:val="28"/>
          <w:rtl/>
        </w:rPr>
        <w:t xml:space="preserve"> بالا</w:t>
      </w:r>
      <w:r>
        <w:rPr>
          <w:rFonts w:cs="B Nazanin" w:hint="cs"/>
          <w:b/>
          <w:bCs/>
          <w:sz w:val="36"/>
          <w:szCs w:val="28"/>
          <w:rtl/>
        </w:rPr>
        <w:t>)</w:t>
      </w:r>
    </w:p>
    <w:p w14:paraId="52AAD020" w14:textId="77777777" w:rsidR="00CF7DD4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44AB0CDB" w14:textId="437ACC51" w:rsidR="00D42B8D" w:rsidRDefault="00CF7DD4" w:rsidP="00D42B8D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 w:rsidRPr="00CF7DD4">
        <w:rPr>
          <w:rFonts w:cs="B Nazanin"/>
          <w:b/>
          <w:bCs/>
          <w:noProof/>
          <w:sz w:val="36"/>
          <w:szCs w:val="28"/>
          <w:rtl/>
        </w:rPr>
        <w:lastRenderedPageBreak/>
        <w:drawing>
          <wp:inline distT="0" distB="0" distL="0" distR="0" wp14:anchorId="58FD118C" wp14:editId="1BEF63F3">
            <wp:extent cx="6097270" cy="3813175"/>
            <wp:effectExtent l="0" t="0" r="0" b="0"/>
            <wp:docPr id="12080349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03492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7475" w14:textId="68755E13" w:rsidR="00CF7DD4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  <w:r>
        <w:rPr>
          <w:rFonts w:cs="B Nazanin" w:hint="cs"/>
          <w:b/>
          <w:bCs/>
          <w:sz w:val="36"/>
          <w:szCs w:val="28"/>
          <w:rtl/>
        </w:rPr>
        <w:t>تراز طبقات (سازه سمت راست پایین)</w:t>
      </w:r>
    </w:p>
    <w:p w14:paraId="581D2399" w14:textId="77777777" w:rsidR="00CF7DD4" w:rsidRDefault="00CF7DD4" w:rsidP="00CF7DD4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</w:rPr>
      </w:pPr>
    </w:p>
    <w:p w14:paraId="711911E3" w14:textId="77777777" w:rsidR="00AA05A5" w:rsidRDefault="00AA05A5" w:rsidP="00D42B8D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69D0139E" w14:textId="77777777" w:rsidR="00D42B8D" w:rsidRDefault="00D42B8D" w:rsidP="00D42B8D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4131B93B" w14:textId="77777777" w:rsidR="00CF7DD4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191143C2" w14:textId="77777777" w:rsidR="00CF7DD4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163ED2B6" w14:textId="77777777" w:rsidR="00CF7DD4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71AAC578" w14:textId="77777777" w:rsidR="00CF7DD4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5ACA2714" w14:textId="77777777" w:rsidR="00CF7DD4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  <w:rtl/>
        </w:rPr>
      </w:pPr>
    </w:p>
    <w:p w14:paraId="6C32DE78" w14:textId="77777777" w:rsidR="00CF7DD4" w:rsidRPr="00FB0C56" w:rsidRDefault="00CF7DD4" w:rsidP="00CF7DD4">
      <w:pPr>
        <w:bidi/>
        <w:spacing w:line="360" w:lineRule="auto"/>
        <w:rPr>
          <w:rFonts w:cs="B Nazanin"/>
          <w:b/>
          <w:bCs/>
          <w:sz w:val="36"/>
          <w:szCs w:val="28"/>
        </w:rPr>
      </w:pPr>
    </w:p>
    <w:p w14:paraId="6E8D92CD" w14:textId="77777777" w:rsidR="00E14170" w:rsidRDefault="00E14170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</w:rPr>
        <w:lastRenderedPageBreak/>
        <w:t>معرفی مصالح مورد استفاده</w:t>
      </w:r>
    </w:p>
    <w:p w14:paraId="4845ACB9" w14:textId="77777777" w:rsidR="00E14170" w:rsidRPr="00E14170" w:rsidRDefault="00E1417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</w:p>
    <w:tbl>
      <w:tblPr>
        <w:tblStyle w:val="GridTable4-Accent5"/>
        <w:bidiVisual/>
        <w:tblW w:w="4997" w:type="pct"/>
        <w:tblInd w:w="4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BB6218" w:rsidRPr="00D750F5" w14:paraId="7ED5AD7B" w14:textId="77777777" w:rsidTr="00BB62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33FFFE90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مصالح - بتن</w:t>
            </w:r>
          </w:p>
        </w:tc>
      </w:tr>
      <w:tr w:rsidR="00BB6218" w:rsidRPr="00D750F5" w14:paraId="6FB8362F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66D3959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073DFA4E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2500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BB6218" w:rsidRPr="00D750F5" w14:paraId="19C1398D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9039D97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6AC16EB6" w14:textId="2DE775F0" w:rsidR="00BB6218" w:rsidRPr="00BB6218" w:rsidRDefault="00000000" w:rsidP="0052481C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=23500 Mpa</m:t>
                </m:r>
              </m:oMath>
            </m:oMathPara>
          </w:p>
        </w:tc>
      </w:tr>
      <w:tr w:rsidR="00BB6218" w:rsidRPr="00D750F5" w14:paraId="63A1E1B3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24C98C3F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6316254D" w14:textId="25370263" w:rsidR="00BB6218" w:rsidRPr="00BB6218" w:rsidRDefault="00BB6218" w:rsidP="00703F06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 xml:space="preserve">U=0.2 </m:t>
                </m:r>
              </m:oMath>
            </m:oMathPara>
          </w:p>
        </w:tc>
      </w:tr>
      <w:tr w:rsidR="00BB6218" w:rsidRPr="00D750F5" w14:paraId="154EC68B" w14:textId="77777777" w:rsidTr="00BB621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45C6AFD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78815961" w14:textId="77777777" w:rsidR="00BB6218" w:rsidRPr="00BB6218" w:rsidRDefault="00BB6218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BB6218" w:rsidRPr="00D750F5" w14:paraId="658AEB1F" w14:textId="77777777" w:rsidTr="00BB621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A236FFB" w14:textId="77777777" w:rsidR="00BB6218" w:rsidRPr="00D750F5" w:rsidRDefault="00BB6218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مقاومت 28 روزه</w:t>
            </w:r>
          </w:p>
        </w:tc>
        <w:tc>
          <w:tcPr>
            <w:tcW w:w="2500" w:type="pct"/>
            <w:vAlign w:val="center"/>
          </w:tcPr>
          <w:p w14:paraId="0C8BAD7A" w14:textId="77777777" w:rsidR="00BB6218" w:rsidRPr="00BB6218" w:rsidRDefault="0052481C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lang w:bidi="fa-IR"/>
                  </w:rPr>
                  <m:t>25 Mpa</m:t>
                </m:r>
              </m:oMath>
            </m:oMathPara>
          </w:p>
        </w:tc>
      </w:tr>
    </w:tbl>
    <w:p w14:paraId="1D6B013F" w14:textId="77777777" w:rsidR="007057F4" w:rsidRDefault="007057F4" w:rsidP="00864A55">
      <w:pPr>
        <w:bidi/>
        <w:spacing w:after="200" w:line="360" w:lineRule="auto"/>
        <w:rPr>
          <w:rFonts w:cs="B Nazanin"/>
          <w:rtl/>
          <w:lang w:bidi="fa-IR"/>
        </w:rPr>
      </w:pPr>
    </w:p>
    <w:p w14:paraId="2D1B8077" w14:textId="57170938" w:rsidR="001A07DA" w:rsidRDefault="001A07DA" w:rsidP="00864A55">
      <w:pPr>
        <w:bidi/>
        <w:spacing w:after="200"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904D135" w14:textId="77777777" w:rsidR="001A07DA" w:rsidRDefault="001A07DA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8DAA7FD" w14:textId="77777777" w:rsidR="00BA5511" w:rsidRDefault="00BA5511" w:rsidP="00864A55">
      <w:pPr>
        <w:bidi/>
        <w:spacing w:line="360" w:lineRule="auto"/>
        <w:jc w:val="center"/>
        <w:rPr>
          <w:noProof/>
          <w:rtl/>
        </w:rPr>
      </w:pPr>
    </w:p>
    <w:p w14:paraId="476B3E32" w14:textId="77777777" w:rsidR="001A07DA" w:rsidRDefault="001A07DA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783DE139" w14:textId="29C99ADD" w:rsidR="00BA5511" w:rsidRDefault="00BA5511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8F63879" w14:textId="0456965F" w:rsidR="001D36EB" w:rsidRDefault="00CF7DD4" w:rsidP="001D36EB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CF7DD4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8D36496" wp14:editId="684C2B82">
            <wp:extent cx="3528573" cy="4686300"/>
            <wp:effectExtent l="0" t="0" r="0" b="0"/>
            <wp:docPr id="13900875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087517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31693" cy="4690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9B818" w14:textId="2841A441" w:rsidR="00CF7DD4" w:rsidRDefault="00CF7DD4" w:rsidP="00CF7DD4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CF7DD4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79470A12" wp14:editId="26985CA9">
            <wp:extent cx="3688080" cy="2836985"/>
            <wp:effectExtent l="0" t="0" r="7620" b="1905"/>
            <wp:docPr id="573720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72038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91864" cy="283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E16209" w14:textId="77777777" w:rsidR="00BA5511" w:rsidRDefault="00BA5511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تعریف بتن در نرم افزار</w:t>
      </w:r>
    </w:p>
    <w:tbl>
      <w:tblPr>
        <w:tblStyle w:val="GridTable4-Accent5"/>
        <w:bidiVisual/>
        <w:tblW w:w="4997" w:type="pct"/>
        <w:tblInd w:w="60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615B2" w:rsidRPr="00453320" w14:paraId="13166B25" w14:textId="77777777" w:rsidTr="0045332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197AB249" w14:textId="2178D3FC" w:rsidR="00D615B2" w:rsidRPr="00453320" w:rsidRDefault="00D615B2" w:rsidP="00710522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lastRenderedPageBreak/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S</w:t>
            </w:r>
            <w:r w:rsidR="00E30E1A"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3</w:t>
            </w:r>
            <w:r w:rsidR="00CF7DD4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4</w:t>
            </w:r>
            <w:r w:rsidR="00E30E1A"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0</w:t>
            </w:r>
          </w:p>
        </w:tc>
      </w:tr>
      <w:tr w:rsidR="00D615B2" w:rsidRPr="00453320" w14:paraId="62AED874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E192F00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072CF48F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D615B2" w:rsidRPr="00453320" w14:paraId="6862D23B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8B2D76B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2FFF18B0" w14:textId="77777777" w:rsidR="00D615B2" w:rsidRPr="00453320" w:rsidRDefault="00000000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D615B2" w:rsidRPr="00453320" w14:paraId="5B84871F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228076A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44B12927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D615B2" w:rsidRPr="00453320" w14:paraId="093153A8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64094D2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7699E69F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D615B2" w:rsidRPr="00453320" w14:paraId="755246B1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4630B1B" w14:textId="77777777" w:rsidR="00D615B2" w:rsidRPr="00453320" w:rsidRDefault="00D615B2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مقاومت </w:t>
            </w:r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="00E30E1A"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26ADD1B1" w14:textId="34BC2BEE" w:rsidR="00D615B2" w:rsidRPr="00453320" w:rsidRDefault="00CF7DD4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340 Mpa</m:t>
                </m:r>
              </m:oMath>
            </m:oMathPara>
          </w:p>
        </w:tc>
      </w:tr>
      <w:tr w:rsidR="00E30E1A" w:rsidRPr="00453320" w14:paraId="1615EBF1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06EFADF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6C9B1F8A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500 Mpa</m:t>
                </m:r>
              </m:oMath>
            </m:oMathPara>
          </w:p>
        </w:tc>
      </w:tr>
      <w:tr w:rsidR="00E30E1A" w:rsidRPr="00453320" w14:paraId="5BD7FD92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2094B4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99A9F25" w14:textId="2C12696C" w:rsidR="00E30E1A" w:rsidRPr="00453320" w:rsidRDefault="00E30E1A" w:rsidP="00710522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1.25×340=425 Mpa</m:t>
                </m:r>
              </m:oMath>
            </m:oMathPara>
          </w:p>
        </w:tc>
      </w:tr>
      <w:tr w:rsidR="00E30E1A" w:rsidRPr="00453320" w14:paraId="3C4BB16E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827AD8C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75398FB9" w14:textId="77777777" w:rsidR="00E30E1A" w:rsidRPr="00453320" w:rsidRDefault="00E30E1A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1.25×500=625 Mpa</m:t>
                </m:r>
              </m:oMath>
            </m:oMathPara>
          </w:p>
        </w:tc>
      </w:tr>
      <w:tr w:rsidR="008923B6" w:rsidRPr="00453320" w14:paraId="1752E6BC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3EE2A14D" w14:textId="77777777" w:rsidR="008923B6" w:rsidRPr="00453320" w:rsidRDefault="008923B6" w:rsidP="00532DB3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مصالح </w:t>
            </w:r>
            <w:r w:rsidRPr="00453320">
              <w:rPr>
                <w:rFonts w:hint="cs"/>
                <w:b w:val="0"/>
                <w:noProof/>
                <w:sz w:val="22"/>
                <w:szCs w:val="18"/>
                <w:rtl/>
                <w:lang w:bidi="fa-IR"/>
              </w:rPr>
              <w:t>–</w:t>
            </w: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 xml:space="preserve"> میلگرد 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S</w:t>
            </w:r>
            <w:r w:rsidR="00532DB3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40</w:t>
            </w:r>
            <w:r w:rsidRPr="00453320">
              <w:rPr>
                <w:rFonts w:asciiTheme="majorBidi" w:hAnsiTheme="majorBidi" w:cstheme="majorBidi"/>
                <w:b w:val="0"/>
                <w:noProof/>
                <w:sz w:val="22"/>
                <w:szCs w:val="18"/>
                <w:lang w:bidi="fa-IR"/>
              </w:rPr>
              <w:t>0</w:t>
            </w:r>
          </w:p>
        </w:tc>
      </w:tr>
      <w:tr w:rsidR="008923B6" w:rsidRPr="00453320" w14:paraId="1A6ADFAF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26A7304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وزن مخصوص</w:t>
            </w:r>
          </w:p>
        </w:tc>
        <w:tc>
          <w:tcPr>
            <w:tcW w:w="2500" w:type="pct"/>
            <w:vAlign w:val="center"/>
          </w:tcPr>
          <w:p w14:paraId="28CB4D8D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W=</m:t>
                </m:r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7850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Kg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Cs/>
                            <w:i/>
                            <w:noProof/>
                            <w:sz w:val="22"/>
                            <w:szCs w:val="18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noProof/>
                            <w:sz w:val="22"/>
                            <w:szCs w:val="18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</w:tr>
      <w:tr w:rsidR="008923B6" w:rsidRPr="00453320" w14:paraId="510B48C2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113FEAA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مدول الاستیسیته</w:t>
            </w:r>
          </w:p>
        </w:tc>
        <w:tc>
          <w:tcPr>
            <w:tcW w:w="2500" w:type="pct"/>
            <w:vAlign w:val="center"/>
          </w:tcPr>
          <w:p w14:paraId="471D7B2D" w14:textId="77777777" w:rsidR="008923B6" w:rsidRPr="00453320" w:rsidRDefault="00000000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=2×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5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 xml:space="preserve"> Mpa</m:t>
                </m:r>
              </m:oMath>
            </m:oMathPara>
          </w:p>
        </w:tc>
      </w:tr>
      <w:tr w:rsidR="008923B6" w:rsidRPr="00453320" w14:paraId="6CD5B3CB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38F32B65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پوآسون</w:t>
            </w:r>
          </w:p>
        </w:tc>
        <w:tc>
          <w:tcPr>
            <w:tcW w:w="2500" w:type="pct"/>
            <w:vAlign w:val="center"/>
          </w:tcPr>
          <w:p w14:paraId="63D49143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U=0.3</m:t>
                </m:r>
              </m:oMath>
            </m:oMathPara>
          </w:p>
        </w:tc>
      </w:tr>
      <w:tr w:rsidR="008923B6" w:rsidRPr="00453320" w14:paraId="1467BF2E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D5F67A2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ضریب انبساط حرارتی</w:t>
            </w:r>
          </w:p>
        </w:tc>
        <w:tc>
          <w:tcPr>
            <w:tcW w:w="2500" w:type="pct"/>
            <w:vAlign w:val="center"/>
          </w:tcPr>
          <w:p w14:paraId="3017997B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A=</m:t>
                </m:r>
                <m:sSup>
                  <m:sSup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-5</m:t>
                    </m:r>
                  </m:sup>
                </m:sSup>
                <m:f>
                  <m:fPr>
                    <m:ctrlPr>
                      <w:rPr>
                        <w:rFonts w:ascii="Cambria Math" w:hAnsi="Cambria Math" w:cs="B Nazanin"/>
                        <w:bCs/>
                        <w:noProof/>
                        <w:sz w:val="22"/>
                        <w:szCs w:val="18"/>
                        <w:lang w:bidi="fa-IR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B Nazanin"/>
                        <w:noProof/>
                        <w:sz w:val="22"/>
                        <w:szCs w:val="18"/>
                        <w:lang w:bidi="fa-IR"/>
                      </w:rPr>
                      <m:t>°∁</m:t>
                    </m:r>
                  </m:den>
                </m:f>
              </m:oMath>
            </m:oMathPara>
          </w:p>
        </w:tc>
      </w:tr>
      <w:tr w:rsidR="008923B6" w:rsidRPr="00453320" w14:paraId="06FC5D1A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B1E03BA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7981E35D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bCs/>
                <w:noProof/>
                <w:sz w:val="22"/>
                <w:szCs w:val="18"/>
                <w:rtl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400 Mpa</m:t>
                </m:r>
              </m:oMath>
            </m:oMathPara>
          </w:p>
        </w:tc>
      </w:tr>
      <w:tr w:rsidR="008923B6" w:rsidRPr="00453320" w14:paraId="2304F5AB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A8C5ABB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58178D3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600 Mpa</m:t>
                </m:r>
              </m:oMath>
            </m:oMathPara>
          </w:p>
        </w:tc>
      </w:tr>
      <w:tr w:rsidR="008923B6" w:rsidRPr="00453320" w14:paraId="5D4AD578" w14:textId="77777777" w:rsidTr="00453320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05171BF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تسلیم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ye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1F8570F3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1.25×400=500 Mpa</m:t>
                </m:r>
              </m:oMath>
            </m:oMathPara>
          </w:p>
        </w:tc>
      </w:tr>
      <w:tr w:rsidR="008923B6" w:rsidRPr="00453320" w14:paraId="0F294D42" w14:textId="77777777" w:rsidTr="004533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1AEC4978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22"/>
                <w:szCs w:val="18"/>
                <w:rtl/>
                <w:lang w:bidi="fa-IR"/>
              </w:rPr>
            </w:pPr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مقاومت گسیختگی مورد انتظار (</w:t>
            </w:r>
            <m:oMath>
              <m:sSub>
                <m:sSubPr>
                  <m:ctrlPr>
                    <w:rPr>
                      <w:rFonts w:ascii="Cambria Math" w:hAnsi="Cambria Math" w:cs="B Nazanin"/>
                      <w:b w:val="0"/>
                      <w:noProof/>
                      <w:sz w:val="22"/>
                      <w:szCs w:val="18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F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 w:cs="B Nazanin"/>
                      <w:noProof/>
                      <w:sz w:val="22"/>
                      <w:szCs w:val="18"/>
                      <w:lang w:bidi="fa-IR"/>
                    </w:rPr>
                    <m:t>ue</m:t>
                  </m:r>
                </m:sub>
              </m:sSub>
            </m:oMath>
            <w:r w:rsidRPr="00453320">
              <w:rPr>
                <w:rFonts w:cs="B Nazanin" w:hint="cs"/>
                <w:b w:val="0"/>
                <w:noProof/>
                <w:sz w:val="22"/>
                <w:szCs w:val="18"/>
                <w:rtl/>
                <w:lang w:bidi="fa-IR"/>
              </w:rPr>
              <w:t>)</w:t>
            </w:r>
          </w:p>
        </w:tc>
        <w:tc>
          <w:tcPr>
            <w:tcW w:w="2500" w:type="pct"/>
            <w:vAlign w:val="center"/>
          </w:tcPr>
          <w:p w14:paraId="75CB3125" w14:textId="77777777" w:rsidR="008923B6" w:rsidRPr="00453320" w:rsidRDefault="008923B6" w:rsidP="00453320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MS Mincho" w:hAnsi="Calibri" w:cs="B Nazanin"/>
                <w:bCs/>
                <w:noProof/>
                <w:sz w:val="22"/>
                <w:szCs w:val="18"/>
                <w:lang w:bidi="fa-IR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B Nazanin"/>
                    <w:noProof/>
                    <w:sz w:val="22"/>
                    <w:szCs w:val="18"/>
                    <w:lang w:bidi="fa-IR"/>
                  </w:rPr>
                  <m:t>1.25×600=750 Mpa</m:t>
                </m:r>
              </m:oMath>
            </m:oMathPara>
          </w:p>
        </w:tc>
      </w:tr>
    </w:tbl>
    <w:p w14:paraId="3E859759" w14:textId="77777777" w:rsidR="001D01D5" w:rsidRDefault="001D01D5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5B81769" wp14:editId="0266DC15">
            <wp:extent cx="4981575" cy="1933071"/>
            <wp:effectExtent l="76200" t="76200" r="123825" b="12446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02718" cy="194127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0BF7EB" w14:textId="77777777" w:rsidR="001D01D5" w:rsidRDefault="001D01D5" w:rsidP="00453320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نهم در خصوص مشخصات میلگردها</w:t>
      </w:r>
    </w:p>
    <w:p w14:paraId="3432A9E5" w14:textId="77777777" w:rsidR="00C31257" w:rsidRDefault="00C31257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F15C94D" wp14:editId="41D8673E">
            <wp:extent cx="4355873" cy="4838131"/>
            <wp:effectExtent l="76200" t="76200" r="140335" b="133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73996" cy="48582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AC8086" w14:textId="77777777" w:rsidR="001D01D5" w:rsidRDefault="00C31257" w:rsidP="00864A55">
      <w:pPr>
        <w:bidi/>
        <w:spacing w:line="360" w:lineRule="auto"/>
        <w:jc w:val="center"/>
        <w:rPr>
          <w:rFonts w:cs="B Nazanin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ضوابط مبحث دهم در خصوص ضریب </w:t>
      </w:r>
      <m:oMath>
        <m:sSub>
          <m:sSubPr>
            <m:ctrlPr>
              <w:rPr>
                <w:rFonts w:ascii="Cambria Math" w:hAnsi="Cambria Math" w:cs="B Nazanin"/>
                <w:i/>
                <w:lang w:bidi="fa-IR"/>
              </w:rPr>
            </m:ctrlPr>
          </m:sSubPr>
          <m:e>
            <m:r>
              <w:rPr>
                <w:rFonts w:ascii="Cambria Math" w:hAnsi="Cambria Math" w:cs="B Nazanin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lang w:bidi="fa-IR"/>
              </w:rPr>
              <m:t>y</m:t>
            </m:r>
          </m:sub>
        </m:sSub>
      </m:oMath>
    </w:p>
    <w:p w14:paraId="72CB4F59" w14:textId="477A6DD4" w:rsidR="006A1ED9" w:rsidRDefault="00CF7DD4" w:rsidP="00453320">
      <w:pPr>
        <w:bidi/>
        <w:spacing w:line="360" w:lineRule="auto"/>
        <w:jc w:val="center"/>
        <w:rPr>
          <w:rFonts w:cs="B Nazanin"/>
          <w:lang w:bidi="fa-IR"/>
        </w:rPr>
      </w:pPr>
      <w:r w:rsidRPr="00CF7DD4">
        <w:rPr>
          <w:rFonts w:cs="B Nazanin"/>
          <w:noProof/>
          <w:rtl/>
          <w:lang w:bidi="fa-IR"/>
        </w:rPr>
        <w:lastRenderedPageBreak/>
        <w:drawing>
          <wp:inline distT="0" distB="0" distL="0" distR="0" wp14:anchorId="3ED426FF" wp14:editId="43E2E381">
            <wp:extent cx="4010631" cy="4884420"/>
            <wp:effectExtent l="0" t="0" r="9525" b="0"/>
            <wp:docPr id="2228528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85288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19281" cy="489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FEBC9" w14:textId="00A240D9" w:rsidR="00273D52" w:rsidRDefault="00CF7DD4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CF7DD4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6B9E78C1" wp14:editId="73E0AE03">
            <wp:extent cx="3459480" cy="2654069"/>
            <wp:effectExtent l="0" t="0" r="7620" b="0"/>
            <wp:docPr id="9419739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97397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60891" cy="2655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571F0" w14:textId="03CD5111" w:rsidR="00C31257" w:rsidRDefault="00273D52" w:rsidP="00B70ECF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 w:rsidRPr="00273D52">
        <w:rPr>
          <w:rFonts w:asciiTheme="majorBidi" w:hAnsiTheme="majorBidi" w:cstheme="majorBidi"/>
          <w:lang w:bidi="fa-IR"/>
        </w:rPr>
        <w:t>S3</w:t>
      </w:r>
      <w:r w:rsidR="00CF7DD4">
        <w:rPr>
          <w:rFonts w:asciiTheme="majorBidi" w:hAnsiTheme="majorBidi" w:cstheme="majorBidi"/>
          <w:lang w:bidi="fa-IR"/>
        </w:rPr>
        <w:t>4</w:t>
      </w:r>
      <w:r w:rsidRPr="00273D52">
        <w:rPr>
          <w:rFonts w:asciiTheme="majorBidi" w:hAnsiTheme="majorBidi" w:cstheme="majorBidi"/>
          <w:lang w:bidi="fa-IR"/>
        </w:rPr>
        <w:t>0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7A20B7A9" w14:textId="73CF22EE" w:rsidR="00273D52" w:rsidRDefault="00CF7DD4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CF7DD4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C7BF6B9" wp14:editId="33565D01">
            <wp:extent cx="3924300" cy="4795003"/>
            <wp:effectExtent l="0" t="0" r="0" b="5715"/>
            <wp:docPr id="8656368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63689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26689" cy="479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2C66E" w14:textId="2BF98DFB" w:rsidR="000F664D" w:rsidRDefault="00CF7DD4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 w:rsidRPr="00CF7DD4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1FC899B2" wp14:editId="4BDE12E3">
            <wp:extent cx="3688080" cy="2835212"/>
            <wp:effectExtent l="0" t="0" r="7620" b="3810"/>
            <wp:docPr id="16231106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110654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92221" cy="2838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34380" w14:textId="77777777" w:rsidR="005941D3" w:rsidRDefault="005941D3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تعریف میلگرد </w:t>
      </w:r>
      <w:r w:rsidRPr="00273D52">
        <w:rPr>
          <w:rFonts w:asciiTheme="majorBidi" w:hAnsiTheme="majorBidi" w:cstheme="majorBidi"/>
          <w:lang w:bidi="fa-IR"/>
        </w:rPr>
        <w:t>S</w:t>
      </w:r>
      <w:r>
        <w:rPr>
          <w:rFonts w:asciiTheme="majorBidi" w:hAnsiTheme="majorBidi" w:cstheme="majorBidi"/>
          <w:lang w:bidi="fa-IR"/>
        </w:rPr>
        <w:t>400</w:t>
      </w:r>
      <w:r w:rsidRPr="00273D52">
        <w:rPr>
          <w:rFonts w:cs="B Nazanin" w:hint="cs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در نرم افزار</w:t>
      </w:r>
    </w:p>
    <w:p w14:paraId="217161AA" w14:textId="77777777" w:rsidR="005941D3" w:rsidRDefault="00896744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896744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مقاطع</w:t>
      </w:r>
    </w:p>
    <w:p w14:paraId="15BC7A45" w14:textId="133AB5F3" w:rsidR="00896744" w:rsidRDefault="00896744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ستون ها</w:t>
      </w:r>
    </w:p>
    <w:p w14:paraId="1ED2C696" w14:textId="2C79244E" w:rsidR="00896744" w:rsidRDefault="007963AD" w:rsidP="007963AD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7963AD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0C3604C6" wp14:editId="0E9CB284">
            <wp:extent cx="6097270" cy="5155565"/>
            <wp:effectExtent l="0" t="0" r="0" b="6985"/>
            <wp:docPr id="143551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5108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5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93A3E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ستون</w:t>
      </w:r>
    </w:p>
    <w:p w14:paraId="3DDC1685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3F58B66C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95B195C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6E8CD3E" w14:textId="77777777" w:rsidR="00222159" w:rsidRDefault="0022215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C168FCC" w14:textId="2EC9AF3B" w:rsidR="00222159" w:rsidRDefault="007963AD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7963AD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A544566" wp14:editId="15C4D476">
            <wp:extent cx="6097270" cy="5615305"/>
            <wp:effectExtent l="0" t="0" r="0" b="4445"/>
            <wp:docPr id="9072946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294683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61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781DE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آرماتورها و کاور و نحوه آرایش آنها</w:t>
      </w:r>
    </w:p>
    <w:p w14:paraId="275DE5C3" w14:textId="77777777" w:rsidR="007F692F" w:rsidRDefault="007F692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8442196" w14:textId="77777777" w:rsidR="007F692F" w:rsidRDefault="007F692F" w:rsidP="0033491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48C956BA" w14:textId="77777777" w:rsidR="00334912" w:rsidRDefault="00334912" w:rsidP="00334912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6F10F23D" w14:textId="77777777" w:rsidR="006E177F" w:rsidRDefault="006E177F" w:rsidP="006E177F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0A623F4B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7829F1BD" w14:textId="5D9678F7" w:rsidR="007F692F" w:rsidRDefault="007F692F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تیرها</w:t>
      </w:r>
    </w:p>
    <w:p w14:paraId="7C2BC8EE" w14:textId="5F7C49F6" w:rsidR="007F692F" w:rsidRDefault="007963AD" w:rsidP="00B46159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7963AD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E2E4845" wp14:editId="42943B60">
            <wp:extent cx="6097270" cy="5156835"/>
            <wp:effectExtent l="0" t="0" r="0" b="5715"/>
            <wp:docPr id="7224119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41196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5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85A9B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ابعاد تیرها</w:t>
      </w:r>
    </w:p>
    <w:p w14:paraId="3F48C7CC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625AEA1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EA9484E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F47AECD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C09DFD8" w14:textId="77777777" w:rsidR="002D269A" w:rsidRDefault="002D269A" w:rsidP="00A277D2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71DD0E20" w14:textId="06E99189" w:rsidR="002D269A" w:rsidRDefault="007963AD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7963AD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980ECF7" wp14:editId="30F84361">
            <wp:extent cx="6097270" cy="3163570"/>
            <wp:effectExtent l="0" t="0" r="0" b="0"/>
            <wp:docPr id="856733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73323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3C55B" w14:textId="77777777" w:rsidR="002D269A" w:rsidRDefault="002D269A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نوع آرماتورها و کاور تیرها</w:t>
      </w:r>
    </w:p>
    <w:p w14:paraId="1C6704E9" w14:textId="77777777" w:rsidR="005419B9" w:rsidRDefault="005419B9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7D898C3" w14:textId="77777777" w:rsidR="002D269A" w:rsidRDefault="002D269A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6B693D30" w14:textId="77777777" w:rsidR="00AA05A5" w:rsidRDefault="00AA05A5" w:rsidP="00AA05A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3F5D5E29" w14:textId="77777777" w:rsidR="00A277D2" w:rsidRDefault="00A277D2" w:rsidP="008514FA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3CF33021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49D5894F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7301410F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6C2DB6F6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5C4D01FD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1962B908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5BAB7F00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2ED391A4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28782A4A" w14:textId="77777777" w:rsidR="007963AD" w:rsidRDefault="007963AD" w:rsidP="007963AD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7BF23151" w14:textId="77777777" w:rsidR="00BA6C42" w:rsidRDefault="009113A4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معرفی الگوهای بارگذاری</w:t>
      </w:r>
    </w:p>
    <w:p w14:paraId="155AFC3F" w14:textId="77777777" w:rsidR="004A550F" w:rsidRPr="00190780" w:rsidRDefault="004A550F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tbl>
      <w:tblPr>
        <w:tblStyle w:val="GridTable4-Accent5"/>
        <w:tblW w:w="5000" w:type="pct"/>
        <w:tblLook w:val="04A0" w:firstRow="1" w:lastRow="0" w:firstColumn="1" w:lastColumn="0" w:noHBand="0" w:noVBand="1"/>
      </w:tblPr>
      <w:tblGrid>
        <w:gridCol w:w="1000"/>
        <w:gridCol w:w="1491"/>
        <w:gridCol w:w="2174"/>
        <w:gridCol w:w="1650"/>
        <w:gridCol w:w="3277"/>
      </w:tblGrid>
      <w:tr w:rsidR="004A550F" w:rsidRPr="004A550F" w14:paraId="2FA93514" w14:textId="77777777" w:rsidTr="004A55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5"/>
            <w:noWrap/>
            <w:vAlign w:val="center"/>
            <w:hideMark/>
          </w:tcPr>
          <w:p w14:paraId="5E8BAE43" w14:textId="77777777" w:rsidR="004A550F" w:rsidRPr="004A550F" w:rsidRDefault="004A550F" w:rsidP="00864A55">
            <w:pPr>
              <w:bidi/>
              <w:spacing w:line="360" w:lineRule="auto"/>
              <w:jc w:val="center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الگوهای بارگذاری</w:t>
            </w:r>
          </w:p>
        </w:tc>
      </w:tr>
      <w:tr w:rsidR="004A550F" w:rsidRPr="004A550F" w14:paraId="149B6E31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96619F5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Name</w:t>
            </w:r>
          </w:p>
        </w:tc>
        <w:tc>
          <w:tcPr>
            <w:tcW w:w="777" w:type="pct"/>
            <w:noWrap/>
            <w:vAlign w:val="center"/>
            <w:hideMark/>
          </w:tcPr>
          <w:p w14:paraId="2CFE8FBE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Type</w:t>
            </w:r>
          </w:p>
        </w:tc>
        <w:tc>
          <w:tcPr>
            <w:tcW w:w="1133" w:type="pct"/>
            <w:noWrap/>
            <w:vAlign w:val="center"/>
            <w:hideMark/>
          </w:tcPr>
          <w:p w14:paraId="3CDD274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Self Weight Multiplier</w:t>
            </w:r>
          </w:p>
        </w:tc>
        <w:tc>
          <w:tcPr>
            <w:tcW w:w="860" w:type="pct"/>
            <w:noWrap/>
            <w:vAlign w:val="center"/>
            <w:hideMark/>
          </w:tcPr>
          <w:p w14:paraId="0B3935B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Auto Load</w:t>
            </w:r>
          </w:p>
        </w:tc>
        <w:tc>
          <w:tcPr>
            <w:tcW w:w="1708" w:type="pct"/>
            <w:vAlign w:val="center"/>
          </w:tcPr>
          <w:p w14:paraId="2CCECD01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2ADC3183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29DF0493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</w:p>
        </w:tc>
        <w:tc>
          <w:tcPr>
            <w:tcW w:w="777" w:type="pct"/>
            <w:noWrap/>
            <w:vAlign w:val="center"/>
            <w:hideMark/>
          </w:tcPr>
          <w:p w14:paraId="6BBF4CC6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133" w:type="pct"/>
            <w:noWrap/>
            <w:vAlign w:val="center"/>
            <w:hideMark/>
          </w:tcPr>
          <w:p w14:paraId="24F12BD0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860" w:type="pct"/>
            <w:noWrap/>
            <w:vAlign w:val="center"/>
            <w:hideMark/>
          </w:tcPr>
          <w:p w14:paraId="532A82FC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20EFCEC5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</w:tr>
      <w:tr w:rsidR="004A550F" w:rsidRPr="004A550F" w14:paraId="658C9750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5C642F2D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Dead</w:t>
            </w:r>
          </w:p>
        </w:tc>
        <w:tc>
          <w:tcPr>
            <w:tcW w:w="777" w:type="pct"/>
            <w:noWrap/>
            <w:vAlign w:val="center"/>
            <w:hideMark/>
          </w:tcPr>
          <w:p w14:paraId="0A72C138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Dead</w:t>
            </w:r>
          </w:p>
        </w:tc>
        <w:tc>
          <w:tcPr>
            <w:tcW w:w="1133" w:type="pct"/>
            <w:noWrap/>
            <w:vAlign w:val="center"/>
            <w:hideMark/>
          </w:tcPr>
          <w:p w14:paraId="6F6B3C16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1</w:t>
            </w:r>
          </w:p>
        </w:tc>
        <w:tc>
          <w:tcPr>
            <w:tcW w:w="860" w:type="pct"/>
            <w:noWrap/>
            <w:vAlign w:val="center"/>
            <w:hideMark/>
          </w:tcPr>
          <w:p w14:paraId="7FED016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425C2F3A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rtl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بار مرده</w:t>
            </w:r>
          </w:p>
        </w:tc>
      </w:tr>
      <w:tr w:rsidR="004A550F" w:rsidRPr="004A550F" w14:paraId="3DC6B668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5D95D0B2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Live</w:t>
            </w:r>
          </w:p>
        </w:tc>
        <w:tc>
          <w:tcPr>
            <w:tcW w:w="777" w:type="pct"/>
            <w:noWrap/>
            <w:vAlign w:val="center"/>
            <w:hideMark/>
          </w:tcPr>
          <w:p w14:paraId="57742770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Live</w:t>
            </w:r>
          </w:p>
        </w:tc>
        <w:tc>
          <w:tcPr>
            <w:tcW w:w="1133" w:type="pct"/>
            <w:noWrap/>
            <w:vAlign w:val="center"/>
            <w:hideMark/>
          </w:tcPr>
          <w:p w14:paraId="1E19C74F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DFFF073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3EB841F2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</w:t>
            </w:r>
          </w:p>
        </w:tc>
      </w:tr>
      <w:tr w:rsidR="004A550F" w:rsidRPr="004A550F" w14:paraId="1B898C23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B50974A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Lroof</w:t>
            </w:r>
          </w:p>
        </w:tc>
        <w:tc>
          <w:tcPr>
            <w:tcW w:w="777" w:type="pct"/>
            <w:noWrap/>
            <w:vAlign w:val="center"/>
            <w:hideMark/>
          </w:tcPr>
          <w:p w14:paraId="2DC8ADC1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Roof Live</w:t>
            </w:r>
          </w:p>
        </w:tc>
        <w:tc>
          <w:tcPr>
            <w:tcW w:w="1133" w:type="pct"/>
            <w:noWrap/>
            <w:vAlign w:val="center"/>
            <w:hideMark/>
          </w:tcPr>
          <w:p w14:paraId="06BE7D9D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4E5A1DD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087F6D1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زنده بام</w:t>
            </w:r>
          </w:p>
        </w:tc>
      </w:tr>
      <w:tr w:rsidR="004A550F" w:rsidRPr="004A550F" w14:paraId="31FC6243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06D1E0B4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Snow</w:t>
            </w:r>
          </w:p>
        </w:tc>
        <w:tc>
          <w:tcPr>
            <w:tcW w:w="777" w:type="pct"/>
            <w:noWrap/>
            <w:vAlign w:val="center"/>
            <w:hideMark/>
          </w:tcPr>
          <w:p w14:paraId="3CA5FF88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Snow</w:t>
            </w:r>
          </w:p>
        </w:tc>
        <w:tc>
          <w:tcPr>
            <w:tcW w:w="1133" w:type="pct"/>
            <w:noWrap/>
            <w:vAlign w:val="center"/>
            <w:hideMark/>
          </w:tcPr>
          <w:p w14:paraId="4748C95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4E60ECA4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776327D7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برف</w:t>
            </w:r>
          </w:p>
        </w:tc>
      </w:tr>
      <w:tr w:rsidR="004A550F" w:rsidRPr="004A550F" w14:paraId="3777ABB5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A526142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Mass</w:t>
            </w:r>
          </w:p>
        </w:tc>
        <w:tc>
          <w:tcPr>
            <w:tcW w:w="777" w:type="pct"/>
            <w:noWrap/>
            <w:vAlign w:val="center"/>
            <w:hideMark/>
          </w:tcPr>
          <w:p w14:paraId="0569EE4E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Other</w:t>
            </w:r>
          </w:p>
        </w:tc>
        <w:tc>
          <w:tcPr>
            <w:tcW w:w="1133" w:type="pct"/>
            <w:noWrap/>
            <w:vAlign w:val="center"/>
            <w:hideMark/>
          </w:tcPr>
          <w:p w14:paraId="4BE7EB32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1B36B43C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8" w:type="pct"/>
            <w:vAlign w:val="center"/>
          </w:tcPr>
          <w:p w14:paraId="1CAD17D3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>بار اصلاح جرم موثر لرزه ای</w:t>
            </w:r>
          </w:p>
        </w:tc>
      </w:tr>
      <w:tr w:rsidR="004A550F" w:rsidRPr="004A550F" w14:paraId="1C4300D2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1C84BA94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</w:t>
            </w:r>
          </w:p>
        </w:tc>
        <w:tc>
          <w:tcPr>
            <w:tcW w:w="777" w:type="pct"/>
            <w:noWrap/>
            <w:vAlign w:val="center"/>
            <w:hideMark/>
          </w:tcPr>
          <w:p w14:paraId="2AF67019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4B3728A0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1E1E6F26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109AC34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3B7FCF02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51833355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EXAll</w:t>
            </w:r>
          </w:p>
        </w:tc>
        <w:tc>
          <w:tcPr>
            <w:tcW w:w="777" w:type="pct"/>
            <w:noWrap/>
            <w:vAlign w:val="center"/>
            <w:hideMark/>
          </w:tcPr>
          <w:p w14:paraId="315522D0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2A2564B9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7795DAE8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4AFBDDFB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 w:rsidRPr="004A550F"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7AA8A797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1355DFD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</w:t>
            </w:r>
          </w:p>
        </w:tc>
        <w:tc>
          <w:tcPr>
            <w:tcW w:w="777" w:type="pct"/>
            <w:noWrap/>
            <w:vAlign w:val="center"/>
            <w:hideMark/>
          </w:tcPr>
          <w:p w14:paraId="676379B7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6E415445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5B4ABF65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5D9D67EC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بدون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01D07A53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3324A69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EYAll</w:t>
            </w:r>
          </w:p>
        </w:tc>
        <w:tc>
          <w:tcPr>
            <w:tcW w:w="777" w:type="pct"/>
            <w:noWrap/>
            <w:vAlign w:val="center"/>
            <w:hideMark/>
          </w:tcPr>
          <w:p w14:paraId="2B5D700B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</w:t>
            </w:r>
          </w:p>
        </w:tc>
        <w:tc>
          <w:tcPr>
            <w:tcW w:w="1133" w:type="pct"/>
            <w:noWrap/>
            <w:vAlign w:val="center"/>
            <w:hideMark/>
          </w:tcPr>
          <w:p w14:paraId="3AA01DEE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2BA8F553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0BD83E08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بار زلزله </w:t>
            </w:r>
            <w:r>
              <w:rPr>
                <w:rFonts w:ascii="Calibri" w:hAnsi="Calibri" w:cs="Calibri" w:hint="cs"/>
                <w:color w:val="000000"/>
                <w:sz w:val="22"/>
                <w:rtl/>
              </w:rPr>
              <w:t>با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</w:rPr>
              <w:t xml:space="preserve"> خروج از مرکزیت </w:t>
            </w:r>
            <w:r w:rsidRPr="004A550F"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>جهت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  <w:tr w:rsidR="004A550F" w:rsidRPr="004A550F" w14:paraId="79BF08CA" w14:textId="77777777" w:rsidTr="007963AD">
        <w:trPr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5F16538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EXDrift</w:t>
            </w:r>
          </w:p>
        </w:tc>
        <w:tc>
          <w:tcPr>
            <w:tcW w:w="777" w:type="pct"/>
            <w:noWrap/>
            <w:vAlign w:val="center"/>
            <w:hideMark/>
          </w:tcPr>
          <w:p w14:paraId="08C4EF7D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0624463C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38A72BA3" w14:textId="77777777" w:rsidR="004A550F" w:rsidRPr="004A550F" w:rsidRDefault="004A550F" w:rsidP="00864A55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0041DCC4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X</w:t>
            </w:r>
          </w:p>
        </w:tc>
      </w:tr>
      <w:tr w:rsidR="004A550F" w:rsidRPr="004A550F" w14:paraId="1E00FA75" w14:textId="77777777" w:rsidTr="007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2" w:type="pct"/>
            <w:noWrap/>
            <w:vAlign w:val="center"/>
            <w:hideMark/>
          </w:tcPr>
          <w:p w14:paraId="30C1396D" w14:textId="77777777" w:rsidR="004A550F" w:rsidRPr="004A550F" w:rsidRDefault="004A550F" w:rsidP="00864A55">
            <w:pPr>
              <w:spacing w:line="360" w:lineRule="auto"/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b w:val="0"/>
                <w:bCs w:val="0"/>
                <w:color w:val="000000"/>
                <w:sz w:val="22"/>
              </w:rPr>
              <w:t>EYDrift</w:t>
            </w:r>
          </w:p>
        </w:tc>
        <w:tc>
          <w:tcPr>
            <w:tcW w:w="777" w:type="pct"/>
            <w:noWrap/>
            <w:vAlign w:val="center"/>
            <w:hideMark/>
          </w:tcPr>
          <w:p w14:paraId="7FC4DF30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Seismic (Drift)</w:t>
            </w:r>
          </w:p>
        </w:tc>
        <w:tc>
          <w:tcPr>
            <w:tcW w:w="1133" w:type="pct"/>
            <w:noWrap/>
            <w:vAlign w:val="center"/>
            <w:hideMark/>
          </w:tcPr>
          <w:p w14:paraId="3EB3376A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0</w:t>
            </w:r>
          </w:p>
        </w:tc>
        <w:tc>
          <w:tcPr>
            <w:tcW w:w="860" w:type="pct"/>
            <w:noWrap/>
            <w:vAlign w:val="center"/>
            <w:hideMark/>
          </w:tcPr>
          <w:p w14:paraId="7C61A476" w14:textId="77777777" w:rsidR="004A550F" w:rsidRPr="004A550F" w:rsidRDefault="004A550F" w:rsidP="00864A55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</w:rPr>
            </w:pPr>
            <w:r w:rsidRPr="004A550F">
              <w:rPr>
                <w:rFonts w:ascii="Calibri" w:hAnsi="Calibri" w:cs="Calibri"/>
                <w:color w:val="000000"/>
                <w:sz w:val="22"/>
              </w:rPr>
              <w:t>User Coefficient</w:t>
            </w:r>
          </w:p>
        </w:tc>
        <w:tc>
          <w:tcPr>
            <w:tcW w:w="1708" w:type="pct"/>
            <w:vAlign w:val="center"/>
          </w:tcPr>
          <w:p w14:paraId="48EF4398" w14:textId="77777777" w:rsidR="004A550F" w:rsidRPr="004A550F" w:rsidRDefault="004A550F" w:rsidP="00864A5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2"/>
                <w:lang w:bidi="fa-IR"/>
              </w:rPr>
            </w:pPr>
            <w:r>
              <w:rPr>
                <w:rFonts w:ascii="Calibri" w:hAnsi="Calibri" w:cs="Calibri" w:hint="cs"/>
                <w:color w:val="000000"/>
                <w:sz w:val="22"/>
                <w:rtl/>
                <w:lang w:bidi="fa-IR"/>
              </w:rPr>
              <w:t xml:space="preserve">بار زلزله کنترل دریفت جهت </w:t>
            </w:r>
            <w:r>
              <w:rPr>
                <w:rFonts w:ascii="Calibri" w:hAnsi="Calibri" w:cs="Calibri"/>
                <w:color w:val="000000"/>
                <w:sz w:val="22"/>
                <w:lang w:bidi="fa-IR"/>
              </w:rPr>
              <w:t>Y</w:t>
            </w:r>
          </w:p>
        </w:tc>
      </w:tr>
    </w:tbl>
    <w:p w14:paraId="269524FC" w14:textId="77777777" w:rsidR="009113A4" w:rsidRDefault="009113A4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42B8A027" w14:textId="77777777" w:rsidR="0065154A" w:rsidRDefault="0065154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FE4D262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4867C7C0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066FBE6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9DA76A8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D06C52C" w14:textId="77777777" w:rsidR="00190780" w:rsidRDefault="00190780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46AFE195" w14:textId="77777777" w:rsidR="007963AD" w:rsidRDefault="007963AD" w:rsidP="007963AD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7C72764" w14:textId="77777777" w:rsidR="00190780" w:rsidRDefault="00190780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ترکیبات بارگذاری</w:t>
      </w:r>
    </w:p>
    <w:p w14:paraId="6E3EEB49" w14:textId="77777777" w:rsidR="00190780" w:rsidRDefault="009110E7" w:rsidP="00FA01BB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ترکیبات بارگذاری سازه های بتن آرمه طبق ترکیبات بار آئین</w:t>
      </w:r>
      <w:r w:rsidR="006542E2">
        <w:rPr>
          <w:rFonts w:cs="B Nazanin" w:hint="cs"/>
          <w:sz w:val="36"/>
          <w:szCs w:val="28"/>
          <w:rtl/>
          <w:lang w:bidi="fa-IR"/>
        </w:rPr>
        <w:t xml:space="preserve"> نامه</w:t>
      </w:r>
      <w:r>
        <w:rPr>
          <w:rFonts w:cs="B Nazanin" w:hint="cs"/>
          <w:sz w:val="36"/>
          <w:szCs w:val="28"/>
          <w:rtl/>
          <w:lang w:bidi="fa-IR"/>
        </w:rPr>
        <w:t xml:space="preserve"> </w:t>
      </w:r>
      <w:r w:rsidRPr="006542E2">
        <w:rPr>
          <w:rFonts w:asciiTheme="majorBidi" w:hAnsiTheme="majorBidi" w:cstheme="majorBidi"/>
          <w:lang w:bidi="fa-IR"/>
        </w:rPr>
        <w:t>ACI 318-</w:t>
      </w:r>
      <w:r w:rsidR="00FA01BB">
        <w:rPr>
          <w:rFonts w:asciiTheme="majorBidi" w:hAnsiTheme="majorBidi" w:cstheme="majorBidi"/>
          <w:lang w:bidi="fa-IR"/>
        </w:rPr>
        <w:t>14</w:t>
      </w:r>
      <w:r w:rsidRPr="006542E2">
        <w:rPr>
          <w:rFonts w:asciiTheme="majorBidi" w:hAnsiTheme="majorBidi" w:cstheme="majorBidi"/>
          <w:rtl/>
          <w:lang w:bidi="fa-IR"/>
        </w:rPr>
        <w:t xml:space="preserve"> </w:t>
      </w:r>
      <w:r w:rsidR="006542E2">
        <w:rPr>
          <w:rFonts w:cs="B Nazanin" w:hint="cs"/>
          <w:sz w:val="36"/>
          <w:szCs w:val="28"/>
          <w:rtl/>
          <w:lang w:bidi="fa-IR"/>
        </w:rPr>
        <w:t>به نرم افزار معرفی می</w:t>
      </w:r>
      <w:r w:rsidR="006542E2">
        <w:rPr>
          <w:rFonts w:cs="B Nazanin"/>
          <w:sz w:val="36"/>
          <w:szCs w:val="28"/>
          <w:rtl/>
          <w:lang w:bidi="fa-IR"/>
        </w:rPr>
        <w:softHyphen/>
      </w:r>
      <w:r w:rsidR="006542E2">
        <w:rPr>
          <w:rFonts w:cs="B Nazanin" w:hint="cs"/>
          <w:sz w:val="36"/>
          <w:szCs w:val="28"/>
          <w:rtl/>
          <w:lang w:bidi="fa-IR"/>
        </w:rPr>
        <w:t>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نمائیم:</w:t>
      </w:r>
    </w:p>
    <w:p w14:paraId="7ED5460D" w14:textId="77777777" w:rsidR="00252272" w:rsidRPr="00252272" w:rsidRDefault="00252272" w:rsidP="00864A55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اصلاح اول؛ اعمال قاعده 100-30</w:t>
      </w:r>
    </w:p>
    <w:p w14:paraId="56ED6EB6" w14:textId="77777777" w:rsidR="00252272" w:rsidRDefault="00E3566A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بر اساس آئین نامه 2800 ویرایش چهارم در صورتیکه ساختمان یکی از شرایط زیر را داشته باشد باید اثر همزمانی زلزله در دو راستای متعامد ساختمان در نظر گرفته شود.</w:t>
      </w:r>
    </w:p>
    <w:p w14:paraId="6DBD1E0C" w14:textId="77777777" w:rsidR="00E3566A" w:rsidRDefault="002B2791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 ساختمان های نامنظم در پلان</w:t>
      </w:r>
    </w:p>
    <w:p w14:paraId="0B369BB6" w14:textId="77777777" w:rsidR="002B2791" w:rsidRDefault="00E1123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A2133B0" wp14:editId="16C8DB01">
            <wp:extent cx="6097270" cy="1059180"/>
            <wp:effectExtent l="0" t="0" r="0" b="762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05794" w14:textId="77777777" w:rsidR="00E11237" w:rsidRDefault="006267F6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28676B4" wp14:editId="6B8499DA">
            <wp:extent cx="2514600" cy="22764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CA707" w14:textId="77777777" w:rsidR="00C6252A" w:rsidRDefault="00C6252A" w:rsidP="00864A55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در پلان این پروژه فرورفتگی یا برجستگی نداریم پس این نامنظمی موجود نخواهد بود.</w:t>
      </w:r>
    </w:p>
    <w:p w14:paraId="25107E5A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4CC0F20" w14:textId="77777777" w:rsidR="00C6252A" w:rsidRDefault="00C6252A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36CFC98" w14:textId="77777777" w:rsidR="00C6252A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90F1E74" wp14:editId="34103576">
            <wp:extent cx="6097270" cy="80518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80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30F03" w14:textId="77777777" w:rsidR="00A25898" w:rsidRDefault="00A25898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CDFCA3A" wp14:editId="605E1585">
            <wp:extent cx="6097270" cy="1807210"/>
            <wp:effectExtent l="0" t="0" r="0" b="254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3BDFC" w14:textId="77777777" w:rsidR="00A25898" w:rsidRDefault="00920662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46C724D" wp14:editId="1F69A56D">
            <wp:extent cx="3733800" cy="19431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C227F" w14:textId="77777777" w:rsidR="00920662" w:rsidRDefault="00920662" w:rsidP="00864A55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این کنترل را بعد از تحلیل سازه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توانیم از نتایج نرم افزار کنترل نمائیم که البته با توجه به شکل پلان بعید به نظر می</w:t>
      </w:r>
      <w:r>
        <w:rPr>
          <w:rFonts w:cs="B Nazanin"/>
          <w:b/>
          <w:bCs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rtl/>
          <w:lang w:bidi="fa-IR"/>
        </w:rPr>
        <w:t>رسد که پلان پروژه دارای این نامنظمی باشند.</w:t>
      </w:r>
    </w:p>
    <w:p w14:paraId="41E43395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A9BC5F9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7506E268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428A0C6" w14:textId="77777777" w:rsidR="00030846" w:rsidRP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45ACA279" w14:textId="77777777" w:rsidR="00920662" w:rsidRDefault="00AE7B87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2FC1BF1" wp14:editId="0CC8C21F">
            <wp:extent cx="6097270" cy="103251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1CDEF" w14:textId="77777777" w:rsidR="00030846" w:rsidRDefault="00030846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CCBE360" wp14:editId="04DE91A0">
            <wp:extent cx="6097270" cy="217805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5F25D" w14:textId="77777777" w:rsidR="00030846" w:rsidRDefault="00030846" w:rsidP="00864A5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604F9786" w14:textId="77777777" w:rsidR="00AE7B87" w:rsidRDefault="00030846" w:rsidP="00864A55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هیچ یک از حالات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6874E34B" w14:textId="77777777" w:rsidR="00030846" w:rsidRDefault="00996E38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9855FFE" wp14:editId="3CC08E4E">
            <wp:extent cx="6097270" cy="1004570"/>
            <wp:effectExtent l="0" t="0" r="0" b="50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09880" w14:textId="77777777" w:rsidR="00996E38" w:rsidRDefault="00ED146F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22029EA" wp14:editId="66F4DF35">
            <wp:extent cx="3429000" cy="17526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741B0" w14:textId="77777777" w:rsidR="00ED146F" w:rsidRPr="0059354D" w:rsidRDefault="00ED146F" w:rsidP="0059354D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</w:t>
      </w:r>
    </w:p>
    <w:p w14:paraId="610FD8F3" w14:textId="77777777" w:rsidR="00ED146F" w:rsidRDefault="006E228B" w:rsidP="00864A5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B23CEFE" wp14:editId="07C8BED8">
            <wp:extent cx="6097270" cy="795020"/>
            <wp:effectExtent l="0" t="0" r="0" b="508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2BE37" w14:textId="77777777" w:rsidR="006E228B" w:rsidRDefault="004013DC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B4E0C68" wp14:editId="3C3EC481">
            <wp:extent cx="2371725" cy="1733550"/>
            <wp:effectExtent l="0" t="0" r="952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818F3" w14:textId="77777777" w:rsidR="007D17A4" w:rsidRDefault="007D17A4" w:rsidP="00864A55">
      <w:pPr>
        <w:pStyle w:val="ListParagraph"/>
        <w:numPr>
          <w:ilvl w:val="0"/>
          <w:numId w:val="24"/>
        </w:num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حالت</w:t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 xml:space="preserve"> فوق در پلان ما موجود نمی</w:t>
      </w:r>
      <w:r w:rsidRPr="00030846">
        <w:rPr>
          <w:rFonts w:cs="B Nazanin"/>
          <w:b/>
          <w:bCs/>
          <w:sz w:val="36"/>
          <w:szCs w:val="28"/>
          <w:rtl/>
          <w:lang w:bidi="fa-IR"/>
        </w:rPr>
        <w:softHyphen/>
      </w:r>
      <w:r w:rsidRPr="00030846">
        <w:rPr>
          <w:rFonts w:cs="B Nazanin" w:hint="cs"/>
          <w:b/>
          <w:bCs/>
          <w:sz w:val="36"/>
          <w:szCs w:val="28"/>
          <w:rtl/>
          <w:lang w:bidi="fa-IR"/>
        </w:rPr>
        <w:t>باشد بنابراین این نامنظمی نیز موجود نخواهد بود.</w:t>
      </w:r>
    </w:p>
    <w:p w14:paraId="54F1FB5E" w14:textId="77777777" w:rsidR="00532043" w:rsidRPr="00532043" w:rsidRDefault="00532043" w:rsidP="00864A55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62451DDD" w14:textId="77777777" w:rsidR="004013DC" w:rsidRPr="00532043" w:rsidRDefault="00532043" w:rsidP="00864A55">
      <w:pPr>
        <w:pStyle w:val="ListParagraph"/>
        <w:numPr>
          <w:ilvl w:val="0"/>
          <w:numId w:val="25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lang w:bidi="fa-IR"/>
        </w:rPr>
      </w:pP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بنابرای سازه ما منظم در پلان بوده و شرط الف را دارا نمی</w:t>
      </w:r>
      <w:r w:rsidRPr="00532043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Pr="00532043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باشد.</w:t>
      </w:r>
    </w:p>
    <w:p w14:paraId="10978386" w14:textId="77777777" w:rsidR="00ED146F" w:rsidRDefault="00ED146F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1F9D7629" w14:textId="77777777" w:rsidR="00532043" w:rsidRDefault="001D1394" w:rsidP="00864A55">
      <w:pPr>
        <w:bidi/>
        <w:spacing w:line="360" w:lineRule="auto"/>
        <w:ind w:left="360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ب- کلیه ستون هایی که در محل تقاطع دو یا چند سیستم مقاوم جانبی قرار دارند.</w:t>
      </w:r>
    </w:p>
    <w:p w14:paraId="76CACB7F" w14:textId="77777777" w:rsidR="001D1394" w:rsidRDefault="001D1394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سیستم باربر جانبی پروژه که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سیستم قاب خمشی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 xml:space="preserve">باشد تمامی اتصالات تیر به ستون از نوع </w:t>
      </w:r>
      <w:r w:rsidRPr="001D1394">
        <w:rPr>
          <w:rFonts w:cs="B Nazanin" w:hint="cs"/>
          <w:sz w:val="36"/>
          <w:szCs w:val="28"/>
          <w:u w:val="single"/>
          <w:rtl/>
          <w:lang w:bidi="fa-IR"/>
        </w:rPr>
        <w:t>گیردار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که به همه ستون ها حداقل 2 تیر (تیرها سیستم مقاوم جانبی به حساب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آیند) متصل شده است پس سازه شرط ب را دارا بوده و بایستی اثر همزمانی زلزله متعامد را در نظر بگیریم.</w:t>
      </w:r>
    </w:p>
    <w:p w14:paraId="5CEDC7B6" w14:textId="77777777" w:rsidR="00763680" w:rsidRDefault="00763680" w:rsidP="00864A55">
      <w:pPr>
        <w:bidi/>
        <w:spacing w:before="240" w:line="360" w:lineRule="auto"/>
        <w:ind w:left="360"/>
        <w:jc w:val="both"/>
        <w:rPr>
          <w:rFonts w:cs="B Nazanin"/>
          <w:sz w:val="36"/>
          <w:szCs w:val="28"/>
          <w:rtl/>
          <w:lang w:bidi="fa-IR"/>
        </w:rPr>
      </w:pPr>
      <w:r w:rsidRPr="00763680">
        <w:rPr>
          <w:rFonts w:cs="B Nazanin"/>
          <w:noProof/>
          <w:sz w:val="36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0550B8" wp14:editId="19F6841A">
                <wp:simplePos x="0" y="0"/>
                <wp:positionH relativeFrom="column">
                  <wp:posOffset>144780</wp:posOffset>
                </wp:positionH>
                <wp:positionV relativeFrom="paragraph">
                  <wp:posOffset>1308735</wp:posOffset>
                </wp:positionV>
                <wp:extent cx="3274120" cy="685800"/>
                <wp:effectExtent l="0" t="0" r="21590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74120" cy="685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AEED9A" w14:textId="77777777" w:rsidR="00447040" w:rsidRDefault="00447040" w:rsidP="0076368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550B8" id="Text Box 2" o:spid="_x0000_s1028" type="#_x0000_t202" style="position:absolute;left:0;text-align:left;margin-left:11.4pt;margin-top:103.05pt;width:257.8pt;height:5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" filled="f" strokecolor="#00b050" strokeweight="1pt">
                <v:textbox>
                  <w:txbxContent>
                    <w:p w14:paraId="52AEED9A" w14:textId="77777777" w:rsidR="00447040" w:rsidRDefault="00447040" w:rsidP="00763680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136AA72" wp14:editId="49359874">
            <wp:extent cx="6097270" cy="2835910"/>
            <wp:effectExtent l="0" t="0" r="0" b="254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385A2" w14:textId="77777777" w:rsidR="003A2FB1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اعمال قاعده 30-100 در نرم افزار</w:t>
      </w:r>
    </w:p>
    <w:p w14:paraId="6CFA5CA2" w14:textId="77777777" w:rsidR="00763680" w:rsidRDefault="00763680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5BC0A95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92C42A6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20592F4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AE35A68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6F10115C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676F58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CB50BBD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8901C24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B9459B0" w14:textId="77777777" w:rsidR="006C779B" w:rsidRDefault="006C779B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54168C9" w14:textId="77777777" w:rsidR="009932DA" w:rsidRDefault="009932DA" w:rsidP="009932DA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495DDB88" w14:textId="77777777" w:rsidR="003D680A" w:rsidRDefault="003D680A" w:rsidP="003D680A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0BBDB8E" w14:textId="77777777" w:rsidR="00763680" w:rsidRDefault="00A63909" w:rsidP="00864A5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اصلاح دوم؛ اعمال بار قائم زلزله</w:t>
      </w:r>
    </w:p>
    <w:p w14:paraId="31E2A6AF" w14:textId="77777777" w:rsidR="006C779B" w:rsidRDefault="006C779B" w:rsidP="00864A5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8266718" wp14:editId="644DCC19">
            <wp:extent cx="5124450" cy="5372100"/>
            <wp:effectExtent l="76200" t="76200" r="133350" b="133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3721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216815" w14:textId="77777777" w:rsidR="00A63909" w:rsidRDefault="006C779B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توضیحات آئین نامه 2800 ویرایش چهارم در خصوص بار قائم زلزله</w:t>
      </w:r>
    </w:p>
    <w:p w14:paraId="1FA2C5AC" w14:textId="77777777" w:rsidR="006C779B" w:rsidRDefault="004A1595" w:rsidP="000C1CF6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با توجه به بند فوق از 4 حالت ممکن برای بار قائم زلزله </w:t>
      </w:r>
      <w:r w:rsidR="000C1CF6">
        <w:rPr>
          <w:rFonts w:cs="B Nazanin" w:hint="cs"/>
          <w:sz w:val="36"/>
          <w:szCs w:val="28"/>
          <w:rtl/>
          <w:lang w:bidi="fa-IR"/>
        </w:rPr>
        <w:t>در سازه ما بار قائم زلزله وجود ندارد.</w:t>
      </w:r>
    </w:p>
    <w:p w14:paraId="42861B5F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DD4D4B8" w14:textId="77777777" w:rsidR="006E2461" w:rsidRDefault="006E2461" w:rsidP="00864A5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8F15C14" w14:textId="77777777" w:rsidR="00D8479F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79BC6C2" wp14:editId="4E24B4A0">
            <wp:extent cx="5200650" cy="307657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63ED0" w14:textId="77777777" w:rsidR="00F5258A" w:rsidRDefault="00F5258A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فراخوانی تر کیبات بارگذاری در نرم افزار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5"/>
        <w:gridCol w:w="3380"/>
        <w:gridCol w:w="2231"/>
        <w:gridCol w:w="1966"/>
      </w:tblGrid>
      <w:tr w:rsidR="007963AD" w14:paraId="2CE9146B" w14:textId="77777777" w:rsidTr="007963AD">
        <w:trPr>
          <w:trHeight w:val="288"/>
        </w:trPr>
        <w:tc>
          <w:tcPr>
            <w:tcW w:w="2812" w:type="pct"/>
            <w:gridSpan w:val="2"/>
            <w:shd w:val="clear" w:color="000000" w:fill="C0C0C0"/>
            <w:noWrap/>
            <w:vAlign w:val="center"/>
            <w:hideMark/>
          </w:tcPr>
          <w:p w14:paraId="7988D5CD" w14:textId="77777777" w:rsidR="007963AD" w:rsidRDefault="007963AD" w:rsidP="007963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Load Combinations</w:t>
            </w:r>
          </w:p>
        </w:tc>
        <w:tc>
          <w:tcPr>
            <w:tcW w:w="1163" w:type="pct"/>
            <w:shd w:val="clear" w:color="000000" w:fill="C0C0C0"/>
            <w:noWrap/>
            <w:vAlign w:val="center"/>
            <w:hideMark/>
          </w:tcPr>
          <w:p w14:paraId="117F12EF" w14:textId="29220880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25" w:type="pct"/>
            <w:shd w:val="clear" w:color="000000" w:fill="C0C0C0"/>
            <w:noWrap/>
            <w:vAlign w:val="center"/>
            <w:hideMark/>
          </w:tcPr>
          <w:p w14:paraId="53061F3C" w14:textId="19ACED7F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55E808C" w14:textId="77777777" w:rsidTr="007963AD">
        <w:trPr>
          <w:trHeight w:val="288"/>
        </w:trPr>
        <w:tc>
          <w:tcPr>
            <w:tcW w:w="1050" w:type="pct"/>
            <w:shd w:val="clear" w:color="000000" w:fill="99CCFF"/>
            <w:noWrap/>
            <w:vAlign w:val="center"/>
            <w:hideMark/>
          </w:tcPr>
          <w:p w14:paraId="04C11BA0" w14:textId="77777777" w:rsidR="007963AD" w:rsidRDefault="007963AD" w:rsidP="007963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Name</w:t>
            </w:r>
          </w:p>
        </w:tc>
        <w:tc>
          <w:tcPr>
            <w:tcW w:w="1762" w:type="pct"/>
            <w:shd w:val="clear" w:color="000000" w:fill="99CCFF"/>
            <w:noWrap/>
            <w:vAlign w:val="center"/>
            <w:hideMark/>
          </w:tcPr>
          <w:p w14:paraId="7F4D78ED" w14:textId="77777777" w:rsidR="007963AD" w:rsidRDefault="007963AD" w:rsidP="007963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1163" w:type="pct"/>
            <w:shd w:val="clear" w:color="000000" w:fill="99CCFF"/>
            <w:noWrap/>
            <w:vAlign w:val="center"/>
            <w:hideMark/>
          </w:tcPr>
          <w:p w14:paraId="5A2517F4" w14:textId="77777777" w:rsidR="007963AD" w:rsidRDefault="007963AD" w:rsidP="007963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Scale Factor</w:t>
            </w:r>
          </w:p>
        </w:tc>
        <w:tc>
          <w:tcPr>
            <w:tcW w:w="1025" w:type="pct"/>
            <w:shd w:val="clear" w:color="000000" w:fill="99CCFF"/>
            <w:noWrap/>
            <w:vAlign w:val="center"/>
            <w:hideMark/>
          </w:tcPr>
          <w:p w14:paraId="5C14CF38" w14:textId="77777777" w:rsidR="007963AD" w:rsidRDefault="007963AD" w:rsidP="007963AD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Type</w:t>
            </w:r>
          </w:p>
        </w:tc>
      </w:tr>
      <w:tr w:rsidR="007963AD" w14:paraId="27BED557" w14:textId="77777777" w:rsidTr="007963AD">
        <w:trPr>
          <w:trHeight w:val="288"/>
        </w:trPr>
        <w:tc>
          <w:tcPr>
            <w:tcW w:w="1050" w:type="pct"/>
            <w:shd w:val="clear" w:color="000000" w:fill="99CCFF"/>
            <w:noWrap/>
            <w:vAlign w:val="center"/>
            <w:hideMark/>
          </w:tcPr>
          <w:p w14:paraId="35762F3C" w14:textId="1A1FD032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762" w:type="pct"/>
            <w:shd w:val="clear" w:color="000000" w:fill="99CCFF"/>
            <w:noWrap/>
            <w:vAlign w:val="center"/>
            <w:hideMark/>
          </w:tcPr>
          <w:p w14:paraId="11FEE95E" w14:textId="5182C456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63" w:type="pct"/>
            <w:shd w:val="clear" w:color="000000" w:fill="99CCFF"/>
            <w:noWrap/>
            <w:vAlign w:val="center"/>
            <w:hideMark/>
          </w:tcPr>
          <w:p w14:paraId="7B4B6315" w14:textId="20B2FD99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25" w:type="pct"/>
            <w:shd w:val="clear" w:color="000000" w:fill="99CCFF"/>
            <w:noWrap/>
            <w:vAlign w:val="center"/>
            <w:hideMark/>
          </w:tcPr>
          <w:p w14:paraId="162515B7" w14:textId="0DB78EB5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06D59A6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F0B257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9AA707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AAA9F8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1.4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EB73E1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3541E9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B901A5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24F175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F3ED34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83CE61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7771ECE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D26EBC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92F6E5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BA797D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779672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127F78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FE5A44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7DCBAD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9F7E19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595DC0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C171BBA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54ED15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BC23A1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53B80B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6C69A3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501D9AEE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D8F900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796289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6A15D2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77FE26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71D809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ACD6C9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5CA8A7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62E828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152F8B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011FFA7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1DB0C7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B7991B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1D6D4B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9AB712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629C0388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2D8B49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E96083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CC6CE4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1E328A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4D1EAC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640695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01564B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FC609A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B6D8D4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65B8845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428DC8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EA0701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BFA29A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71BF39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5986C12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087984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CEACEF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71393E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1DF68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C375A2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1ACCC8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2F75A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Lroof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0C1E90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1.6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A167FF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3A93CF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28A71F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4421A5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6F97C1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C1B055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7AFBC172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E949F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6B8E90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ED10D2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4F2A04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51CC955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73923B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61BA2C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D41A0A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9BE505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33775F5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C64B6C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EC464D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F5CFAF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D13FF5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0B24588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1B5318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F3A469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9B2BEF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954AE5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C129C3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222562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4F4D8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F5F66C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9F6CC9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DC17B9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0FF8CA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6C4802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B74E73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ED7897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8DFC46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2AE1B4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C59561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A47E43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30B704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34E03BE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B7DED5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906371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E7C07B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741686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63D50A4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2F253D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586FAF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657388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B20D94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62F298F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94B6C1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7F416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5FD782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7F6E80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C1F186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A5A197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D8F746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37221A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83173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16810A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FF8562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50DE01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05BE9D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125C7A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014188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053B41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63136B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90BF7B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B2A47D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0B5E25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DFE60F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2D9CC3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87C9C4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F83DCA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679E5E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B9095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1A8DB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5FA79F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270F1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F3C2B8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D75A9E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6030A3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DAB7BA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6B2AA4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58B9375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25DE46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7103CE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4FC481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D65CD8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AF1A99E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6A4C54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A31CDA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3AA44E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620FF5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48BC30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404DE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9D9A98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E485FC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98F2BA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EB6684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0C6817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A61B7D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1D614C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CE7410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0CBE1A2D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6CA872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2B0325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C883CE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1942E3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2020A3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3FEDF2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3C4AF5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B878F5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A921A2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4537B72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34F5EE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6F8023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37979A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63BEF2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E0E9F82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1B3A60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3F5E7D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BCBCF8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4E5C6F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1980969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20A3DC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DEFF4F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994CDF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CAE65B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BF68F7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51DDD6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5C4456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5A7AA9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47DD0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A291064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EB684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E0B682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6A727C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5AF1E4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127CCEE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4667F3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B2AD48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528AC7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46E290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788A87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EED777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70CE22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44BD3E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C0DC69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07B5B1E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0B3786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01FEB5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393C76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755F57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E0FAB1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0772AE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6B507E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9FC0C2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56BA7C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86D864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A23ADF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5D55B9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5282DB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16E883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6F7B66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CC5C81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A99A97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40814C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511CD2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07E937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81E06A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2F12D9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96E272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1E02F2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FC8F36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2EAEB1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94A463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174C34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773C7E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5B73318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B2F09C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69773E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B45755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2B3C5C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52798004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02FE45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858393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B98021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1952A0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1BDFBF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A310BD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6A136F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1C66A1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3E19FD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915FB4D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078B63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1F2E9E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F04ADF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192D58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07253AA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B56846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123201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B91F72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9C472B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2EC92DA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D0071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51040E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B96B74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0031FE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0A410C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8CA812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BCA55D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C4CFA2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026194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13FC01F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124A2A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580738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BDDB95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41D407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D8D64F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5BA2E7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29576D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AFC768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25D3A2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7F16D7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466BCA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461498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34EDCF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37EF10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07EB20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401497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06CEDB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DE967B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E3DB61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6F6B954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7804FB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07F20E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81D4C2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7003E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EB0C63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D4A0B7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CA6FC9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D3532A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CE6009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4DC1FA6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EB027E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6F6DA1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719D8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592D9F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8C1E9DA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5AF46E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040332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9F76F8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47F754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D63389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234FC4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UDCon18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5BE1BF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94377C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C55A9E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6DF7CC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27ECB8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551D4D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F5E8F0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9A0BF8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5FCDD7D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6C37C2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47E6FC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1932B7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5F8407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D40E5B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6DE3F4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72F51E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D65D82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722CDE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666DA0D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DB9611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UDCon19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BCD9CD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A07ECB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D1193F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63CDBD4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2C804D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E6F212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8567AC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8B0057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93A38E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6E2547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3CEF14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50B3CC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B26C40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716F04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9A6986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731FCD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3BC9D6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5EED96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6592F7A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60BAB0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8AE0FD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8A2066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ADC040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5E9DA5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2329DC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DC91C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AD20E2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77606A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3208F47A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76ABCE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4DE070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Live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4C1070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C36EC0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CFEB35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C97A77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0FF599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Snow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F1CD0E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F86AF4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64C72FB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23329A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FD2FBF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C17E64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BE90AB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3A0637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DE3EDF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C2DBE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1F137B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DF463A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5126259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B14F65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E3A67B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1A93BE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46C131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6C1441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F7CDFE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4A791A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B8B14C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1A9B63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6468B41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F5DD8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E46D46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E4E641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062411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C874EF0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FD216A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9BAAF0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9DA3EA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4A301C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19B799B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DEC108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443B00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3C4452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B9E79E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D92EC7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390D28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5EA599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A7BE50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E0EEC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6A687F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886A3D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049412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4556712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03EDCB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87D7D2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DBAD1A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309624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A0C5EF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47A3F86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16A28CD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136428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9A3832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0EBFD1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858182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7D30CA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5028E1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E10FA3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C5BFA4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F9E529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6A95C7C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699131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97D806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EB44B6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5BDBA0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A275D6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0F1DEA1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9AA7B8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C51B79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5FD1BF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15D9BB5F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336FD8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UDCon28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2FA8037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B9A08F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F575EB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25B2F3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CF5EF0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1DF85E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720EF1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58249E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FEE5BF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F2F1F3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UDCon29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DCD000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C8618B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F6E924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A041F86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64A4EE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4BC27ED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F87CB8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798BFD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6EBE699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B3A4D0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UDCon30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6A97D8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F416D4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C08F57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3228EA6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19E5B40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C373E7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E6331B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0E7824D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149F1EE5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6B6072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UDCon31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03E304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EXAll+0.3EY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1CCFC3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98B008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21153C6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770FC5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048DD54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03BAA5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C0258C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02CFF25F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6BA773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UDCon32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A7D076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9919C4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2257A41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1C60C597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7E91E96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EB4B5F2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5B4CA1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3B9077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75BE6AD4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788E5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UDCon33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9D87F4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EXAll-0.3EY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3198316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6ABBEA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733F602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5153683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9D8FDD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48F923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22E9827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40E4CF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6157BBB6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UDCon34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7DC91A5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27048B05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74560BC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06DC84D4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3AACBBC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A56D3B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006282B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73FD50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49E05203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54E0623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UDCon35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F25212A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EYAll+0.3EX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0E7616C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6354DE4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4567B111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DB71F7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353F2B64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53706B4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AD0555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2ABCE529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3600C2A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UDCon36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56393718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C03822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5DA5550E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7963AD" w14:paraId="5DC44FF8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2BB01F07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UDCon37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1EA30DD0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Dead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705595D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1E632D0F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Linear Add</w:t>
            </w:r>
          </w:p>
        </w:tc>
      </w:tr>
      <w:tr w:rsidR="007963AD" w14:paraId="6180685C" w14:textId="77777777" w:rsidTr="007963AD">
        <w:trPr>
          <w:trHeight w:val="288"/>
        </w:trPr>
        <w:tc>
          <w:tcPr>
            <w:tcW w:w="1050" w:type="pct"/>
            <w:shd w:val="clear" w:color="auto" w:fill="auto"/>
            <w:noWrap/>
            <w:vAlign w:val="center"/>
            <w:hideMark/>
          </w:tcPr>
          <w:p w14:paraId="4F3CCDC9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UDCon37</w:t>
            </w:r>
          </w:p>
        </w:tc>
        <w:tc>
          <w:tcPr>
            <w:tcW w:w="1762" w:type="pct"/>
            <w:shd w:val="clear" w:color="auto" w:fill="auto"/>
            <w:noWrap/>
            <w:vAlign w:val="center"/>
            <w:hideMark/>
          </w:tcPr>
          <w:p w14:paraId="6AAF790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EYAll-0.3EX</w:t>
            </w:r>
          </w:p>
        </w:tc>
        <w:tc>
          <w:tcPr>
            <w:tcW w:w="1163" w:type="pct"/>
            <w:shd w:val="clear" w:color="auto" w:fill="auto"/>
            <w:noWrap/>
            <w:vAlign w:val="center"/>
            <w:hideMark/>
          </w:tcPr>
          <w:p w14:paraId="68C3CA2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-1</w:t>
            </w:r>
          </w:p>
        </w:tc>
        <w:tc>
          <w:tcPr>
            <w:tcW w:w="1025" w:type="pct"/>
            <w:shd w:val="clear" w:color="auto" w:fill="auto"/>
            <w:noWrap/>
            <w:vAlign w:val="center"/>
            <w:hideMark/>
          </w:tcPr>
          <w:p w14:paraId="3A30141D" w14:textId="77777777" w:rsidR="007963AD" w:rsidRDefault="007963AD" w:rsidP="007963AD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B756C3E" w14:textId="77777777" w:rsidR="007963AD" w:rsidRDefault="007963AD" w:rsidP="007963AD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31E2332" w14:textId="77777777" w:rsidR="00A34102" w:rsidRPr="007714FB" w:rsidRDefault="00A43AEB" w:rsidP="007714FB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مدلسازی سازه</w:t>
      </w:r>
    </w:p>
    <w:p w14:paraId="763913B8" w14:textId="3EC2320E" w:rsidR="009A5A64" w:rsidRDefault="007963AD" w:rsidP="00864A5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7963AD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B071E46" wp14:editId="71356BD3">
            <wp:extent cx="6097270" cy="3563620"/>
            <wp:effectExtent l="0" t="0" r="0" b="0"/>
            <wp:docPr id="874384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38447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682E4" w14:textId="77777777" w:rsidR="006C7464" w:rsidRDefault="00B74169" w:rsidP="00864A5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سازه سمت چپ</w:t>
      </w:r>
    </w:p>
    <w:p w14:paraId="22C820D9" w14:textId="156F9322" w:rsidR="00307789" w:rsidRDefault="007963AD" w:rsidP="00307789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7963AD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746C2D48" wp14:editId="60870469">
            <wp:extent cx="6097270" cy="3346450"/>
            <wp:effectExtent l="0" t="0" r="0" b="6350"/>
            <wp:docPr id="658608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608202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4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0EB43" w14:textId="6C16D364" w:rsidR="00146C2B" w:rsidRDefault="009A14F1" w:rsidP="009A14F1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سازه سمت راست</w:t>
      </w:r>
      <w:r w:rsidR="007963AD">
        <w:rPr>
          <w:rFonts w:cs="B Nazanin" w:hint="cs"/>
          <w:sz w:val="36"/>
          <w:szCs w:val="28"/>
          <w:rtl/>
          <w:lang w:bidi="fa-IR"/>
        </w:rPr>
        <w:t xml:space="preserve"> بالا</w:t>
      </w:r>
    </w:p>
    <w:p w14:paraId="6B0BBE0A" w14:textId="067395F4" w:rsidR="007963AD" w:rsidRDefault="007963AD" w:rsidP="007963AD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7963AD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1B4C52D6" wp14:editId="57D4A827">
            <wp:extent cx="6097270" cy="3601720"/>
            <wp:effectExtent l="0" t="0" r="0" b="0"/>
            <wp:docPr id="1919242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42274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8F441" w14:textId="1443D49C" w:rsidR="007963AD" w:rsidRDefault="007963AD" w:rsidP="007963AD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سازه سمت راست پایین</w:t>
      </w:r>
    </w:p>
    <w:p w14:paraId="226E5FA7" w14:textId="77777777" w:rsidR="00425B36" w:rsidRDefault="00425B36" w:rsidP="000E5666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بارهای وارد بر سازه</w:t>
      </w:r>
    </w:p>
    <w:p w14:paraId="5ED7B2BE" w14:textId="77777777" w:rsidR="00914843" w:rsidRPr="00914843" w:rsidRDefault="00914843" w:rsidP="00C66AD7">
      <w:pPr>
        <w:pStyle w:val="Heading3"/>
        <w:bidi/>
        <w:rPr>
          <w:rFonts w:cs="B Nazanin"/>
          <w:rtl/>
          <w:lang w:bidi="fa-IR"/>
        </w:rPr>
      </w:pPr>
      <w:bookmarkStart w:id="0" w:name="_Toc48115795"/>
      <w:r w:rsidRPr="00914843">
        <w:rPr>
          <w:rFonts w:cs="B Nazanin" w:hint="cs"/>
          <w:rtl/>
        </w:rPr>
        <w:t xml:space="preserve">جزئیات کف دال بتنی </w:t>
      </w:r>
      <w:bookmarkEnd w:id="0"/>
      <w:r w:rsidR="00CA7EBE">
        <w:rPr>
          <w:rFonts w:cs="B Nazanin" w:hint="cs"/>
          <w:rtl/>
          <w:lang w:bidi="fa-IR"/>
        </w:rPr>
        <w:t>طبقات</w:t>
      </w:r>
    </w:p>
    <w:p w14:paraId="13F10196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5549FF77" wp14:editId="12DA6AE0">
            <wp:extent cx="5461000" cy="1820333"/>
            <wp:effectExtent l="0" t="0" r="6350" b="889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182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693D0" w14:textId="77777777" w:rsidR="00914843" w:rsidRPr="00914843" w:rsidRDefault="00914843" w:rsidP="00914843">
      <w:pPr>
        <w:bidi/>
        <w:rPr>
          <w:rFonts w:cs="B Nazanin"/>
          <w:rtl/>
        </w:rPr>
      </w:pPr>
    </w:p>
    <w:tbl>
      <w:tblPr>
        <w:tblStyle w:val="GridTable4-Accent1"/>
        <w:bidiVisual/>
        <w:tblW w:w="0" w:type="auto"/>
        <w:tblLook w:val="04A0" w:firstRow="1" w:lastRow="0" w:firstColumn="1" w:lastColumn="0" w:noHBand="0" w:noVBand="1"/>
      </w:tblPr>
      <w:tblGrid>
        <w:gridCol w:w="4323"/>
        <w:gridCol w:w="1418"/>
        <w:gridCol w:w="1842"/>
        <w:gridCol w:w="1659"/>
      </w:tblGrid>
      <w:tr w:rsidR="00914843" w:rsidRPr="00914843" w14:paraId="0C43568A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05F14E82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</w:tcPr>
          <w:p w14:paraId="155D90B2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4184AA5F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</w:tcPr>
          <w:p w14:paraId="1988D0B6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30BB938F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</w:tcPr>
          <w:p w14:paraId="2718ACB1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78A5D0AC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3CD3A75F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0E5BAFF2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کاشی سرامیک کفی</w:t>
            </w:r>
          </w:p>
        </w:tc>
        <w:tc>
          <w:tcPr>
            <w:tcW w:w="1418" w:type="dxa"/>
            <w:vAlign w:val="center"/>
          </w:tcPr>
          <w:p w14:paraId="6E799926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</w:t>
            </w:r>
          </w:p>
        </w:tc>
        <w:tc>
          <w:tcPr>
            <w:tcW w:w="1842" w:type="dxa"/>
            <w:vAlign w:val="center"/>
          </w:tcPr>
          <w:p w14:paraId="49F53686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vAlign w:val="center"/>
          </w:tcPr>
          <w:p w14:paraId="5F3985E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</w:t>
            </w:r>
          </w:p>
        </w:tc>
      </w:tr>
      <w:tr w:rsidR="00914843" w:rsidRPr="00914843" w14:paraId="6894C3A4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1EC8ABEC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vAlign w:val="center"/>
          </w:tcPr>
          <w:p w14:paraId="1378505B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vAlign w:val="center"/>
          </w:tcPr>
          <w:p w14:paraId="09AF81D0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vAlign w:val="center"/>
          </w:tcPr>
          <w:p w14:paraId="2D13B85E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35C77D65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2E224E16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vAlign w:val="center"/>
          </w:tcPr>
          <w:p w14:paraId="751A5DDB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50</w:t>
            </w:r>
          </w:p>
        </w:tc>
        <w:tc>
          <w:tcPr>
            <w:tcW w:w="1842" w:type="dxa"/>
            <w:vAlign w:val="center"/>
          </w:tcPr>
          <w:p w14:paraId="0F8F9FC9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vAlign w:val="center"/>
          </w:tcPr>
          <w:p w14:paraId="13F19400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65</w:t>
            </w:r>
          </w:p>
        </w:tc>
      </w:tr>
      <w:tr w:rsidR="00914843" w:rsidRPr="00914843" w14:paraId="293DCEB6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41226AC7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vAlign w:val="center"/>
          </w:tcPr>
          <w:p w14:paraId="60671B06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42" w:type="dxa"/>
            <w:vAlign w:val="center"/>
          </w:tcPr>
          <w:p w14:paraId="6E84A100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vAlign w:val="center"/>
          </w:tcPr>
          <w:p w14:paraId="71216573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375</w:t>
            </w:r>
          </w:p>
        </w:tc>
      </w:tr>
      <w:tr w:rsidR="00914843" w:rsidRPr="00914843" w14:paraId="1891EE8C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432FDF2E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vAlign w:val="center"/>
          </w:tcPr>
          <w:p w14:paraId="1E91B0F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vAlign w:val="center"/>
          </w:tcPr>
          <w:p w14:paraId="563FCC79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59" w:type="dxa"/>
            <w:vAlign w:val="center"/>
          </w:tcPr>
          <w:p w14:paraId="689433B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48</w:t>
            </w:r>
          </w:p>
        </w:tc>
      </w:tr>
      <w:tr w:rsidR="00914843" w:rsidRPr="00914843" w14:paraId="77D714C7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31792144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vAlign w:val="center"/>
          </w:tcPr>
          <w:p w14:paraId="0EFDEE38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</w:t>
            </w:r>
          </w:p>
        </w:tc>
        <w:tc>
          <w:tcPr>
            <w:tcW w:w="1842" w:type="dxa"/>
            <w:vAlign w:val="center"/>
          </w:tcPr>
          <w:p w14:paraId="3EA89CE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vAlign w:val="center"/>
          </w:tcPr>
          <w:p w14:paraId="659748F7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</w:tr>
      <w:tr w:rsidR="00914843" w:rsidRPr="00914843" w14:paraId="552ECAB0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</w:tcPr>
          <w:p w14:paraId="11450976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vAlign w:val="center"/>
          </w:tcPr>
          <w:p w14:paraId="2088AE63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285</w:t>
            </w:r>
          </w:p>
        </w:tc>
        <w:tc>
          <w:tcPr>
            <w:tcW w:w="3501" w:type="dxa"/>
            <w:gridSpan w:val="2"/>
            <w:vAlign w:val="center"/>
          </w:tcPr>
          <w:p w14:paraId="3696E07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592</w:t>
            </w:r>
          </w:p>
        </w:tc>
      </w:tr>
    </w:tbl>
    <w:p w14:paraId="7F22B360" w14:textId="77777777" w:rsid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71486A39" w14:textId="77777777" w:rsidR="00914843" w:rsidRPr="00914843" w:rsidRDefault="00914843" w:rsidP="00914843">
      <w:pPr>
        <w:pStyle w:val="Heading3"/>
        <w:bidi/>
        <w:rPr>
          <w:rFonts w:cs="B Nazanin"/>
          <w:sz w:val="24"/>
          <w:szCs w:val="28"/>
        </w:rPr>
      </w:pPr>
      <w:bookmarkStart w:id="1" w:name="_Toc49099533"/>
      <w:r w:rsidRPr="00914843">
        <w:rPr>
          <w:rFonts w:cs="B Nazanin" w:hint="cs"/>
          <w:rtl/>
        </w:rPr>
        <w:lastRenderedPageBreak/>
        <w:t>جزئیات کف دال بتنی بام</w:t>
      </w:r>
      <w:bookmarkEnd w:id="1"/>
    </w:p>
    <w:p w14:paraId="022012C2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6042C367" wp14:editId="7C4F30D0">
            <wp:extent cx="5457825" cy="1819275"/>
            <wp:effectExtent l="0" t="0" r="9525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C4E4E" w14:textId="77777777" w:rsidR="00914843" w:rsidRPr="00914843" w:rsidRDefault="00914843" w:rsidP="00914843">
      <w:pPr>
        <w:bidi/>
        <w:rPr>
          <w:rFonts w:cs="B Nazanin"/>
          <w:rtl/>
        </w:rPr>
      </w:pPr>
    </w:p>
    <w:tbl>
      <w:tblPr>
        <w:tblStyle w:val="GridTable4-Accent1"/>
        <w:bidiVisual/>
        <w:tblW w:w="0" w:type="auto"/>
        <w:tblLook w:val="04A0" w:firstRow="1" w:lastRow="0" w:firstColumn="1" w:lastColumn="0" w:noHBand="0" w:noVBand="1"/>
      </w:tblPr>
      <w:tblGrid>
        <w:gridCol w:w="4323"/>
        <w:gridCol w:w="1418"/>
        <w:gridCol w:w="1842"/>
        <w:gridCol w:w="1659"/>
      </w:tblGrid>
      <w:tr w:rsidR="00914843" w:rsidRPr="00914843" w14:paraId="0D36228F" w14:textId="77777777" w:rsidTr="0091484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vAlign w:val="center"/>
            <w:hideMark/>
          </w:tcPr>
          <w:p w14:paraId="72D4D828" w14:textId="77777777" w:rsidR="00914843" w:rsidRPr="00914843" w:rsidRDefault="00914843">
            <w:pPr>
              <w:bidi/>
              <w:jc w:val="center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418" w:type="dxa"/>
            <w:vAlign w:val="center"/>
            <w:hideMark/>
          </w:tcPr>
          <w:p w14:paraId="6A7574DC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3710FF5A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42" w:type="dxa"/>
            <w:vAlign w:val="center"/>
            <w:hideMark/>
          </w:tcPr>
          <w:p w14:paraId="2220FAF6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66486BFB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2"/>
                <w:szCs w:val="28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59" w:type="dxa"/>
            <w:vAlign w:val="center"/>
            <w:hideMark/>
          </w:tcPr>
          <w:p w14:paraId="03637A5E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1A5A1722" w14:textId="77777777" w:rsidR="00914843" w:rsidRPr="00914843" w:rsidRDefault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2"/>
                <w:szCs w:val="28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7654B19A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0D88C0E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موزائیک سیمانی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E81F98F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1B4FC230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2250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DD959BE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45</w:t>
            </w:r>
          </w:p>
        </w:tc>
      </w:tr>
      <w:tr w:rsidR="00914843" w:rsidRPr="00914843" w14:paraId="0E25A271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A2E4A25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ایزوگام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CDF482E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CE0E547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AC8A318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5</w:t>
            </w:r>
          </w:p>
        </w:tc>
      </w:tr>
      <w:tr w:rsidR="00914843" w:rsidRPr="00914843" w14:paraId="4EFE1E47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4D590E8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024F58A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4EC8021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FFC5964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43E28BE8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05DC788A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بتن با پوکه معدنی و سیمان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6090B70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408C890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70032655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</w:t>
            </w:r>
          </w:p>
        </w:tc>
      </w:tr>
      <w:tr w:rsidR="00914843" w:rsidRPr="00914843" w14:paraId="1B26B228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51E1507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دال بتنی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E198DE6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565A106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6DF2F4E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375</w:t>
            </w:r>
          </w:p>
        </w:tc>
      </w:tr>
      <w:tr w:rsidR="00914843" w:rsidRPr="00914843" w14:paraId="4CF7B178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68D74CF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BC6FF97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4C482E41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08234AC2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48</w:t>
            </w:r>
          </w:p>
        </w:tc>
      </w:tr>
      <w:tr w:rsidR="00914843" w:rsidRPr="00914843" w14:paraId="048CD304" w14:textId="77777777" w:rsidTr="0091484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5601CE3" w14:textId="77777777" w:rsidR="00914843" w:rsidRPr="00914843" w:rsidRDefault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گچی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3411790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</w:t>
            </w:r>
          </w:p>
        </w:tc>
        <w:tc>
          <w:tcPr>
            <w:tcW w:w="1842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331ED1E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59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3D6270C4" w14:textId="77777777" w:rsidR="00914843" w:rsidRPr="00914843" w:rsidRDefault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</w:tr>
      <w:tr w:rsidR="00914843" w:rsidRPr="00914843" w14:paraId="1B4AA732" w14:textId="77777777" w:rsidTr="0091484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23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298802B1" w14:textId="77777777" w:rsidR="00914843" w:rsidRPr="00914843" w:rsidRDefault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418" w:type="dxa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61DC09A7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350</w:t>
            </w:r>
          </w:p>
        </w:tc>
        <w:tc>
          <w:tcPr>
            <w:tcW w:w="3501" w:type="dxa"/>
            <w:gridSpan w:val="2"/>
            <w:tcBorders>
              <w:top w:val="single" w:sz="4" w:space="0" w:color="63B7FE" w:themeColor="accent1" w:themeTint="99"/>
              <w:left w:val="single" w:sz="4" w:space="0" w:color="63B7FE" w:themeColor="accent1" w:themeTint="99"/>
              <w:bottom w:val="single" w:sz="4" w:space="0" w:color="63B7FE" w:themeColor="accent1" w:themeTint="99"/>
              <w:right w:val="single" w:sz="4" w:space="0" w:color="63B7FE" w:themeColor="accent1" w:themeTint="99"/>
            </w:tcBorders>
            <w:vAlign w:val="center"/>
            <w:hideMark/>
          </w:tcPr>
          <w:p w14:paraId="516B4533" w14:textId="77777777" w:rsidR="00914843" w:rsidRPr="00914843" w:rsidRDefault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686</w:t>
            </w:r>
          </w:p>
        </w:tc>
      </w:tr>
    </w:tbl>
    <w:p w14:paraId="17D10CEA" w14:textId="77777777" w:rsidR="00914843" w:rsidRPr="00914843" w:rsidRDefault="00914843" w:rsidP="00914843">
      <w:pPr>
        <w:bidi/>
        <w:rPr>
          <w:rFonts w:cs="B Nazanin"/>
          <w:rtl/>
        </w:rPr>
      </w:pPr>
    </w:p>
    <w:p w14:paraId="49E918EA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2" w:name="_Toc48045421"/>
      <w:bookmarkStart w:id="3" w:name="_Toc48115797"/>
    </w:p>
    <w:p w14:paraId="0E6DB3C9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2196D347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234198B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13C4BFAB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7DF9B23F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6F3824C1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57E6E258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4F8628E7" w14:textId="77777777" w:rsidR="00914843" w:rsidRDefault="00914843" w:rsidP="00914843">
      <w:pPr>
        <w:pStyle w:val="Heading3"/>
        <w:bidi/>
        <w:ind w:firstLine="237"/>
        <w:rPr>
          <w:rFonts w:cs="B Nazanin"/>
          <w:rtl/>
        </w:rPr>
      </w:pPr>
    </w:p>
    <w:p w14:paraId="3DEB7BEA" w14:textId="77777777" w:rsidR="007963AD" w:rsidRDefault="007963AD" w:rsidP="007963AD">
      <w:pPr>
        <w:bidi/>
        <w:rPr>
          <w:rtl/>
        </w:rPr>
      </w:pPr>
    </w:p>
    <w:p w14:paraId="53E47870" w14:textId="77777777" w:rsidR="007963AD" w:rsidRPr="007963AD" w:rsidRDefault="007963AD" w:rsidP="007963AD">
      <w:pPr>
        <w:bidi/>
        <w:rPr>
          <w:rtl/>
        </w:rPr>
      </w:pPr>
    </w:p>
    <w:p w14:paraId="68DC0513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r w:rsidRPr="00914843">
        <w:rPr>
          <w:rFonts w:cs="B Nazanin" w:hint="cs"/>
          <w:rtl/>
        </w:rPr>
        <w:lastRenderedPageBreak/>
        <w:t>جزئیات دیوار نمادار (تراورتن)</w:t>
      </w:r>
      <w:bookmarkEnd w:id="2"/>
      <w:bookmarkEnd w:id="3"/>
    </w:p>
    <w:p w14:paraId="5BBB9DF7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05109912" wp14:editId="68CD049A">
            <wp:extent cx="2080550" cy="4001058"/>
            <wp:effectExtent l="0" t="0" r="0" b="0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550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74311C27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7A7F46E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115908CA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1FB2E54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2D12C1F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43A7ED2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1C41FBDD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2A680914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77E7DC6E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B1206D8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1D9D5DEB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3928C4DB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6C14E02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59798AF4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50064DF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vAlign w:val="center"/>
          </w:tcPr>
          <w:p w14:paraId="4B2A6AB2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14:paraId="354C0488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14:paraId="4056B564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120</w:t>
            </w:r>
          </w:p>
        </w:tc>
      </w:tr>
      <w:tr w:rsidR="00914843" w:rsidRPr="00914843" w14:paraId="0F0DE211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6D49360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4426907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1680B664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62E1E4A8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02D6707A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2A66245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6414BE77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0ADBCD6D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2D647B2E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6D748436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77A5A6D9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سنگ تراورتن</w:t>
            </w:r>
          </w:p>
        </w:tc>
        <w:tc>
          <w:tcPr>
            <w:tcW w:w="1395" w:type="dxa"/>
            <w:vAlign w:val="center"/>
          </w:tcPr>
          <w:p w14:paraId="28FECB52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51CAD657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2400</w:t>
            </w:r>
          </w:p>
        </w:tc>
        <w:tc>
          <w:tcPr>
            <w:tcW w:w="1620" w:type="dxa"/>
            <w:vAlign w:val="center"/>
          </w:tcPr>
          <w:p w14:paraId="6D8DA15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72</w:t>
            </w:r>
          </w:p>
        </w:tc>
      </w:tr>
      <w:tr w:rsidR="00914843" w:rsidRPr="00914843" w14:paraId="22B29ABC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A010F91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05BF0293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300</w:t>
            </w:r>
          </w:p>
        </w:tc>
        <w:tc>
          <w:tcPr>
            <w:tcW w:w="3425" w:type="dxa"/>
            <w:gridSpan w:val="2"/>
            <w:vAlign w:val="center"/>
          </w:tcPr>
          <w:p w14:paraId="0BD26D2A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319</w:t>
            </w:r>
          </w:p>
        </w:tc>
      </w:tr>
    </w:tbl>
    <w:p w14:paraId="38E6D3CC" w14:textId="77777777" w:rsidR="00914843" w:rsidRP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0A58071D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4" w:name="_Toc48045422"/>
      <w:bookmarkStart w:id="5" w:name="_Toc48115798"/>
      <w:r w:rsidRPr="00914843">
        <w:rPr>
          <w:rFonts w:cs="B Nazanin" w:hint="cs"/>
          <w:rtl/>
        </w:rPr>
        <w:lastRenderedPageBreak/>
        <w:t>جزئیات دیوار بدون نما</w:t>
      </w:r>
      <w:bookmarkEnd w:id="4"/>
      <w:bookmarkEnd w:id="5"/>
    </w:p>
    <w:p w14:paraId="6E159A61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1C368993" wp14:editId="73488904">
            <wp:extent cx="1957851" cy="4001058"/>
            <wp:effectExtent l="0" t="0" r="4445" b="0"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851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017D6A86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DD079F1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51E2F262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0A797FA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722312A4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468F09C6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7876D5DB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01F7261A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592B051C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36C3733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298E89E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5C4DE6C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339AEAB6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7EF891B5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626FD777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سفالی 20</w:t>
            </w:r>
          </w:p>
        </w:tc>
        <w:tc>
          <w:tcPr>
            <w:tcW w:w="1395" w:type="dxa"/>
            <w:vAlign w:val="center"/>
          </w:tcPr>
          <w:p w14:paraId="77A9D754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200</w:t>
            </w:r>
          </w:p>
        </w:tc>
        <w:tc>
          <w:tcPr>
            <w:tcW w:w="1805" w:type="dxa"/>
            <w:vAlign w:val="center"/>
          </w:tcPr>
          <w:p w14:paraId="49B6AF52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600</w:t>
            </w:r>
          </w:p>
        </w:tc>
        <w:tc>
          <w:tcPr>
            <w:tcW w:w="1620" w:type="dxa"/>
            <w:vAlign w:val="center"/>
          </w:tcPr>
          <w:p w14:paraId="0070B5BC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120</w:t>
            </w:r>
          </w:p>
        </w:tc>
      </w:tr>
      <w:tr w:rsidR="00914843" w:rsidRPr="00914843" w14:paraId="33183B8B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0FAD799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522DDDED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44A7A2AA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6E183E3A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63</w:t>
            </w:r>
          </w:p>
        </w:tc>
      </w:tr>
      <w:tr w:rsidR="00914843" w:rsidRPr="00914843" w14:paraId="69BA4E58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3B122BB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7D8E3499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5384DB86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2AE68CF5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32</w:t>
            </w:r>
          </w:p>
        </w:tc>
      </w:tr>
      <w:tr w:rsidR="00914843" w:rsidRPr="00914843" w14:paraId="309BABDD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B5C80C7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16C520F8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270</w:t>
            </w:r>
          </w:p>
        </w:tc>
        <w:tc>
          <w:tcPr>
            <w:tcW w:w="3425" w:type="dxa"/>
            <w:gridSpan w:val="2"/>
            <w:vAlign w:val="center"/>
          </w:tcPr>
          <w:p w14:paraId="238E994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247</w:t>
            </w:r>
          </w:p>
        </w:tc>
      </w:tr>
    </w:tbl>
    <w:p w14:paraId="5F1CFA0D" w14:textId="77777777" w:rsidR="00914843" w:rsidRP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75B1AA79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bookmarkStart w:id="6" w:name="_Toc48045423"/>
      <w:bookmarkStart w:id="7" w:name="_Toc48115799"/>
      <w:r w:rsidRPr="00914843">
        <w:rPr>
          <w:rFonts w:cs="B Nazanin" w:hint="cs"/>
          <w:rtl/>
        </w:rPr>
        <w:lastRenderedPageBreak/>
        <w:t>جزئیات دیوار تیغه بندی</w:t>
      </w:r>
      <w:bookmarkEnd w:id="6"/>
      <w:bookmarkEnd w:id="7"/>
    </w:p>
    <w:p w14:paraId="3BE5D76C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40BD5CA2" wp14:editId="3B978832">
            <wp:extent cx="1040275" cy="4001058"/>
            <wp:effectExtent l="0" t="0" r="762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275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78C1ED80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7B8620A0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639E8485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534EDFD2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13ED5EA6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1454B43D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109348E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7D6076FE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084FED1C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42C131D3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سیمانی 10</w:t>
            </w:r>
          </w:p>
        </w:tc>
        <w:tc>
          <w:tcPr>
            <w:tcW w:w="1395" w:type="dxa"/>
            <w:vAlign w:val="center"/>
          </w:tcPr>
          <w:p w14:paraId="08A13BE7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100</w:t>
            </w:r>
          </w:p>
        </w:tc>
        <w:tc>
          <w:tcPr>
            <w:tcW w:w="1805" w:type="dxa"/>
            <w:vAlign w:val="center"/>
          </w:tcPr>
          <w:p w14:paraId="2C83D500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14:paraId="588F30CC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</w:t>
            </w:r>
          </w:p>
        </w:tc>
      </w:tr>
      <w:tr w:rsidR="00914843" w:rsidRPr="00914843" w14:paraId="0701B654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7D480D55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50345EA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041F1DEF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38CC0C54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42</w:t>
            </w:r>
          </w:p>
        </w:tc>
      </w:tr>
      <w:tr w:rsidR="00914843" w:rsidRPr="00914843" w14:paraId="078222C3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67BC76C0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اندود گچ و خاک</w:t>
            </w:r>
          </w:p>
        </w:tc>
        <w:tc>
          <w:tcPr>
            <w:tcW w:w="1395" w:type="dxa"/>
            <w:vAlign w:val="center"/>
          </w:tcPr>
          <w:p w14:paraId="44249378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30</w:t>
            </w:r>
          </w:p>
        </w:tc>
        <w:tc>
          <w:tcPr>
            <w:tcW w:w="1805" w:type="dxa"/>
            <w:vAlign w:val="center"/>
          </w:tcPr>
          <w:p w14:paraId="4A3A35C4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1600</w:t>
            </w:r>
          </w:p>
        </w:tc>
        <w:tc>
          <w:tcPr>
            <w:tcW w:w="1620" w:type="dxa"/>
            <w:vAlign w:val="center"/>
          </w:tcPr>
          <w:p w14:paraId="362D6B82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48</w:t>
            </w:r>
          </w:p>
        </w:tc>
      </w:tr>
      <w:tr w:rsidR="00914843" w:rsidRPr="00914843" w14:paraId="4C115157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67C3FB9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07A56E7B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150</w:t>
            </w:r>
          </w:p>
        </w:tc>
        <w:tc>
          <w:tcPr>
            <w:tcW w:w="3425" w:type="dxa"/>
            <w:gridSpan w:val="2"/>
            <w:vAlign w:val="center"/>
          </w:tcPr>
          <w:p w14:paraId="708C2917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220</w:t>
            </w:r>
          </w:p>
        </w:tc>
      </w:tr>
    </w:tbl>
    <w:p w14:paraId="4F6A455B" w14:textId="3BD555B1" w:rsidR="00914843" w:rsidRPr="00914843" w:rsidRDefault="00914843" w:rsidP="00914843">
      <w:pPr>
        <w:bidi/>
        <w:jc w:val="both"/>
        <w:rPr>
          <w:rFonts w:ascii="Calibri" w:hAnsi="Calibri" w:cs="B Nazanin"/>
          <w:sz w:val="28"/>
        </w:rPr>
      </w:pPr>
      <w:r w:rsidRPr="00914843">
        <w:rPr>
          <w:rFonts w:cs="B Nazanin"/>
          <w:rtl/>
        </w:rPr>
        <w:br w:type="page"/>
      </w:r>
    </w:p>
    <w:p w14:paraId="3D90A59F" w14:textId="77777777" w:rsidR="00AB0B07" w:rsidRPr="00A2135D" w:rsidRDefault="00AB0B07" w:rsidP="00AB0B07">
      <w:pPr>
        <w:spacing w:line="360" w:lineRule="auto"/>
        <w:jc w:val="both"/>
        <w:rPr>
          <w:rFonts w:cs="B Nazanin"/>
          <w:szCs w:val="28"/>
          <w:rtl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</w:rPr>
            <w:lastRenderedPageBreak/>
            <m:t>q=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 w:cs="B Nazanin" w:hint="cs"/>
                  <w:szCs w:val="28"/>
                  <w:rtl/>
                </w:rPr>
                <m:t>مربع متر یک وزن</m:t>
              </m:r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</w:rPr>
                <m:t xml:space="preserve"> ×</m:t>
              </m:r>
              <m:r>
                <m:rPr>
                  <m:sty m:val="b"/>
                </m:rPr>
                <w:rPr>
                  <w:rFonts w:ascii="Cambria Math" w:hAnsi="Cambria Math" w:cs="B Nazanin" w:hint="cs"/>
                  <w:szCs w:val="28"/>
                  <w:rtl/>
                </w:rPr>
                <m:t xml:space="preserve">ارتفاع </m:t>
              </m:r>
              <m:r>
                <m:rPr>
                  <m:sty m:val="b"/>
                </m:rPr>
                <w:rPr>
                  <w:rFonts w:ascii="Cambria Math" w:hAnsi="Cambria Math" w:cs="B Nazanin"/>
                  <w:szCs w:val="28"/>
                </w:rPr>
                <m:t>×</m:t>
              </m:r>
              <m:r>
                <m:rPr>
                  <m:sty m:val="b"/>
                </m:rPr>
                <w:rPr>
                  <w:rFonts w:ascii="Cambria Math" w:hAnsi="Cambria Math" w:cs="B Nazanin" w:hint="cs"/>
                  <w:szCs w:val="28"/>
                  <w:rtl/>
                </w:rPr>
                <m:t>ها تیغه طول مجموع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B Nazanin" w:hint="cs"/>
                  <w:szCs w:val="28"/>
                  <w:rtl/>
                </w:rPr>
                <m:t>کل مساحت</m:t>
              </m:r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</w:rPr>
                <m:t>-</m:t>
              </m:r>
              <m:r>
                <m:rPr>
                  <m:sty m:val="bi"/>
                </m:rPr>
                <w:rPr>
                  <w:rFonts w:ascii="Cambria Math" w:hAnsi="Cambria Math" w:cs="B Nazanin" w:hint="cs"/>
                  <w:szCs w:val="28"/>
                  <w:rtl/>
                </w:rPr>
                <m:t>پله راه مساحت</m:t>
              </m:r>
            </m:den>
          </m:f>
        </m:oMath>
      </m:oMathPara>
    </w:p>
    <w:p w14:paraId="712EA7AA" w14:textId="77777777" w:rsidR="00AB0B07" w:rsidRPr="00634B21" w:rsidRDefault="00AB0B07" w:rsidP="00AB0B07">
      <w:pPr>
        <w:spacing w:line="360" w:lineRule="auto"/>
        <w:jc w:val="both"/>
        <w:rPr>
          <w:rFonts w:cs="B Nazanin"/>
          <w:i/>
          <w:szCs w:val="28"/>
        </w:rPr>
      </w:pPr>
      <m:oMathPara>
        <m:oMath>
          <m:r>
            <m:rPr>
              <m:sty m:val="bi"/>
            </m:rPr>
            <w:rPr>
              <w:rFonts w:ascii="Cambria Math" w:hAnsi="Cambria Math" w:cs="B Nazanin"/>
              <w:szCs w:val="28"/>
            </w:rPr>
            <m:t>q=100 Kg/</m:t>
          </m:r>
          <m:sSup>
            <m:sSupPr>
              <m:ctrlPr>
                <w:rPr>
                  <w:rFonts w:ascii="Cambria Math" w:hAnsi="Cambria Math" w:cs="B Nazanin"/>
                  <w:i/>
                  <w:szCs w:val="28"/>
                </w:rPr>
              </m:ctrlPr>
            </m:sSupPr>
            <m:e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</w:rPr>
                <m:t>m</m:t>
              </m:r>
            </m:e>
            <m:sup>
              <m:r>
                <m:rPr>
                  <m:sty m:val="bi"/>
                </m:rPr>
                <w:rPr>
                  <w:rFonts w:ascii="Cambria Math" w:hAnsi="Cambria Math" w:cs="B Nazanin"/>
                  <w:szCs w:val="28"/>
                </w:rPr>
                <m:t>2</m:t>
              </m:r>
            </m:sup>
          </m:sSup>
        </m:oMath>
      </m:oMathPara>
    </w:p>
    <w:p w14:paraId="25E31BF8" w14:textId="77777777" w:rsidR="00AB0B07" w:rsidRDefault="00AB0B07" w:rsidP="00AB0B07">
      <w:pPr>
        <w:spacing w:line="360" w:lineRule="auto"/>
        <w:jc w:val="center"/>
        <w:rPr>
          <w:rFonts w:cs="B Nazanin"/>
          <w:szCs w:val="28"/>
          <w:rtl/>
        </w:rPr>
      </w:pPr>
      <w:r w:rsidRPr="0070030A">
        <w:rPr>
          <w:rFonts w:cs="B Nazanin"/>
          <w:noProof/>
          <w:szCs w:val="28"/>
          <w:rtl/>
        </w:rPr>
        <w:drawing>
          <wp:inline distT="0" distB="0" distL="0" distR="0" wp14:anchorId="69BFF5F6" wp14:editId="044BD189">
            <wp:extent cx="5731510" cy="890270"/>
            <wp:effectExtent l="19050" t="19050" r="21590" b="2413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90270"/>
                    </a:xfrm>
                    <a:prstGeom prst="rect">
                      <a:avLst/>
                    </a:prstGeom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inline>
        </w:drawing>
      </w:r>
    </w:p>
    <w:p w14:paraId="14B4D2A3" w14:textId="77777777" w:rsidR="00AB0B07" w:rsidRDefault="00AB0B07" w:rsidP="00AB0B07">
      <w:pPr>
        <w:spacing w:line="360" w:lineRule="auto"/>
        <w:jc w:val="center"/>
        <w:rPr>
          <w:rFonts w:cs="B Nazanin"/>
          <w:szCs w:val="28"/>
          <w:rtl/>
        </w:rPr>
      </w:pPr>
      <w:r w:rsidRPr="0070030A">
        <w:rPr>
          <w:rFonts w:cs="B Nazanin"/>
          <w:noProof/>
          <w:szCs w:val="28"/>
          <w:rtl/>
        </w:rPr>
        <w:drawing>
          <wp:inline distT="0" distB="0" distL="0" distR="0" wp14:anchorId="6BB22F36" wp14:editId="2DCA1E88">
            <wp:extent cx="5731510" cy="2750820"/>
            <wp:effectExtent l="19050" t="19050" r="21590" b="1143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50820"/>
                    </a:xfrm>
                    <a:prstGeom prst="rect">
                      <a:avLst/>
                    </a:prstGeom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inline>
        </w:drawing>
      </w:r>
    </w:p>
    <w:p w14:paraId="728F1536" w14:textId="23920902" w:rsidR="00914843" w:rsidRPr="00AB0B07" w:rsidRDefault="00AB0B07" w:rsidP="00AB0B07">
      <w:pPr>
        <w:spacing w:line="360" w:lineRule="auto"/>
        <w:jc w:val="center"/>
        <w:rPr>
          <w:rFonts w:cs="B Nazanin"/>
          <w:szCs w:val="28"/>
          <w:rtl/>
        </w:rPr>
      </w:pPr>
      <w:r w:rsidRPr="0070030A">
        <w:rPr>
          <w:rFonts w:cs="B Nazanin"/>
          <w:noProof/>
          <w:szCs w:val="28"/>
          <w:rtl/>
        </w:rPr>
        <w:drawing>
          <wp:inline distT="0" distB="0" distL="0" distR="0" wp14:anchorId="3E02213F" wp14:editId="72C23F8E">
            <wp:extent cx="5731510" cy="3037205"/>
            <wp:effectExtent l="19050" t="19050" r="21590" b="1079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7205"/>
                    </a:xfrm>
                    <a:prstGeom prst="rect">
                      <a:avLst/>
                    </a:prstGeom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inline>
        </w:drawing>
      </w:r>
      <w:bookmarkStart w:id="8" w:name="_Toc48045424"/>
      <w:bookmarkStart w:id="9" w:name="_Toc48115800"/>
    </w:p>
    <w:p w14:paraId="762DBC57" w14:textId="77777777" w:rsidR="00914843" w:rsidRPr="00914843" w:rsidRDefault="00914843" w:rsidP="00914843">
      <w:pPr>
        <w:pStyle w:val="Heading3"/>
        <w:bidi/>
        <w:ind w:firstLine="237"/>
        <w:rPr>
          <w:rFonts w:cs="B Nazanin"/>
          <w:rtl/>
        </w:rPr>
      </w:pPr>
      <w:r w:rsidRPr="00914843">
        <w:rPr>
          <w:rFonts w:cs="B Nazanin" w:hint="cs"/>
          <w:rtl/>
        </w:rPr>
        <w:lastRenderedPageBreak/>
        <w:t>جزئیات دیوار اطراف راه پله</w:t>
      </w:r>
      <w:bookmarkEnd w:id="8"/>
      <w:bookmarkEnd w:id="9"/>
    </w:p>
    <w:p w14:paraId="539F3C08" w14:textId="77777777" w:rsidR="00914843" w:rsidRPr="00914843" w:rsidRDefault="00914843" w:rsidP="00914843">
      <w:pPr>
        <w:bidi/>
        <w:jc w:val="center"/>
        <w:rPr>
          <w:rFonts w:cs="B Nazanin"/>
          <w:rtl/>
        </w:rPr>
      </w:pPr>
      <w:r w:rsidRPr="00914843">
        <w:rPr>
          <w:rFonts w:cs="B Nazanin"/>
          <w:noProof/>
        </w:rPr>
        <w:drawing>
          <wp:inline distT="0" distB="0" distL="0" distR="0" wp14:anchorId="620D76E4" wp14:editId="3996E810">
            <wp:extent cx="1440381" cy="4001058"/>
            <wp:effectExtent l="0" t="0" r="7620" b="0"/>
            <wp:docPr id="474" name="Picture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381" cy="4001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GridTable4-Accent1"/>
        <w:bidiVisual/>
        <w:tblW w:w="0" w:type="auto"/>
        <w:tblInd w:w="5" w:type="dxa"/>
        <w:tblLook w:val="04A0" w:firstRow="1" w:lastRow="0" w:firstColumn="1" w:lastColumn="0" w:noHBand="0" w:noVBand="1"/>
      </w:tblPr>
      <w:tblGrid>
        <w:gridCol w:w="4196"/>
        <w:gridCol w:w="1395"/>
        <w:gridCol w:w="1805"/>
        <w:gridCol w:w="1620"/>
      </w:tblGrid>
      <w:tr w:rsidR="00914843" w:rsidRPr="00914843" w14:paraId="5E5C7453" w14:textId="77777777" w:rsidTr="00AE5D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ECEE470" w14:textId="77777777" w:rsidR="00914843" w:rsidRPr="00914843" w:rsidRDefault="00914843" w:rsidP="00914843">
            <w:pPr>
              <w:bidi/>
              <w:jc w:val="center"/>
              <w:rPr>
                <w:rFonts w:cs="B Nazanin"/>
                <w:b w:val="0"/>
                <w:bCs w:val="0"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نام لایه</w:t>
            </w:r>
          </w:p>
        </w:tc>
        <w:tc>
          <w:tcPr>
            <w:tcW w:w="1395" w:type="dxa"/>
            <w:vAlign w:val="center"/>
          </w:tcPr>
          <w:p w14:paraId="021E54E3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ضخامت</w:t>
            </w:r>
          </w:p>
          <w:p w14:paraId="60AB44C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(میلی‌متر)</w:t>
            </w:r>
          </w:p>
        </w:tc>
        <w:tc>
          <w:tcPr>
            <w:tcW w:w="1805" w:type="dxa"/>
            <w:vAlign w:val="center"/>
          </w:tcPr>
          <w:p w14:paraId="257A8EF7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مخصوص</w:t>
            </w:r>
          </w:p>
          <w:p w14:paraId="69CB7032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مکعب)</w:t>
            </w:r>
          </w:p>
        </w:tc>
        <w:tc>
          <w:tcPr>
            <w:tcW w:w="1620" w:type="dxa"/>
            <w:vAlign w:val="center"/>
          </w:tcPr>
          <w:p w14:paraId="3C9C1F88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22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وزن کل</w:t>
            </w:r>
          </w:p>
          <w:p w14:paraId="4C72776D" w14:textId="77777777" w:rsidR="00914843" w:rsidRPr="00914843" w:rsidRDefault="00914843" w:rsidP="00914843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sz w:val="16"/>
                <w:szCs w:val="20"/>
                <w:rtl/>
              </w:rPr>
              <w:t>(کیلوگرم بر متر مربع)</w:t>
            </w:r>
          </w:p>
        </w:tc>
      </w:tr>
      <w:tr w:rsidR="00914843" w:rsidRPr="00914843" w14:paraId="33EF3E58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1BE78B4A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1CD76862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0ECC2A8E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498950D8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42</w:t>
            </w:r>
          </w:p>
        </w:tc>
      </w:tr>
      <w:tr w:rsidR="00914843" w:rsidRPr="00914843" w14:paraId="42900775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7C378191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دیوار بلوک سیمانی 15</w:t>
            </w:r>
          </w:p>
        </w:tc>
        <w:tc>
          <w:tcPr>
            <w:tcW w:w="1395" w:type="dxa"/>
            <w:vAlign w:val="center"/>
          </w:tcPr>
          <w:p w14:paraId="7872A27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150</w:t>
            </w:r>
          </w:p>
        </w:tc>
        <w:tc>
          <w:tcPr>
            <w:tcW w:w="1805" w:type="dxa"/>
            <w:vAlign w:val="center"/>
          </w:tcPr>
          <w:p w14:paraId="60CEB22C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1300</w:t>
            </w:r>
          </w:p>
        </w:tc>
        <w:tc>
          <w:tcPr>
            <w:tcW w:w="1620" w:type="dxa"/>
            <w:vAlign w:val="center"/>
          </w:tcPr>
          <w:p w14:paraId="74963C31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195</w:t>
            </w:r>
          </w:p>
        </w:tc>
      </w:tr>
      <w:tr w:rsidR="00914843" w:rsidRPr="00914843" w14:paraId="5DFC2150" w14:textId="77777777" w:rsidTr="00AE5D5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A7ADD76" w14:textId="77777777" w:rsidR="00914843" w:rsidRPr="00914843" w:rsidRDefault="00914843" w:rsidP="00914843">
            <w:pPr>
              <w:bidi/>
              <w:rPr>
                <w:rFonts w:cs="B Nazanin"/>
                <w:b w:val="0"/>
                <w:bCs w:val="0"/>
                <w:rtl/>
              </w:rPr>
            </w:pPr>
            <w:r w:rsidRPr="00914843">
              <w:rPr>
                <w:rFonts w:cs="B Nazanin" w:hint="cs"/>
                <w:b w:val="0"/>
                <w:bCs w:val="0"/>
                <w:rtl/>
              </w:rPr>
              <w:t>ملات ماسه سیمان</w:t>
            </w:r>
          </w:p>
        </w:tc>
        <w:tc>
          <w:tcPr>
            <w:tcW w:w="1395" w:type="dxa"/>
            <w:vAlign w:val="center"/>
          </w:tcPr>
          <w:p w14:paraId="468EB60F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20</w:t>
            </w:r>
          </w:p>
        </w:tc>
        <w:tc>
          <w:tcPr>
            <w:tcW w:w="1805" w:type="dxa"/>
            <w:vAlign w:val="center"/>
          </w:tcPr>
          <w:p w14:paraId="6BEB2E2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2100</w:t>
            </w:r>
          </w:p>
        </w:tc>
        <w:tc>
          <w:tcPr>
            <w:tcW w:w="1620" w:type="dxa"/>
            <w:vAlign w:val="center"/>
          </w:tcPr>
          <w:p w14:paraId="38563355" w14:textId="77777777" w:rsidR="00914843" w:rsidRPr="00914843" w:rsidRDefault="00914843" w:rsidP="00914843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rtl/>
              </w:rPr>
            </w:pPr>
            <w:r w:rsidRPr="00914843">
              <w:rPr>
                <w:rFonts w:cs="B Nazanin" w:hint="cs"/>
                <w:rtl/>
              </w:rPr>
              <w:t>42</w:t>
            </w:r>
          </w:p>
        </w:tc>
      </w:tr>
      <w:tr w:rsidR="00914843" w:rsidRPr="00914843" w14:paraId="5C45FBA1" w14:textId="77777777" w:rsidTr="00AE5D5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96" w:type="dxa"/>
            <w:vAlign w:val="center"/>
          </w:tcPr>
          <w:p w14:paraId="2C96E74F" w14:textId="77777777" w:rsidR="00914843" w:rsidRPr="00914843" w:rsidRDefault="00914843" w:rsidP="00914843">
            <w:pPr>
              <w:bidi/>
              <w:jc w:val="center"/>
              <w:rPr>
                <w:rFonts w:cs="B Nazanin"/>
                <w:szCs w:val="32"/>
                <w:rtl/>
              </w:rPr>
            </w:pPr>
            <w:r w:rsidRPr="00914843">
              <w:rPr>
                <w:rFonts w:cs="B Nazanin" w:hint="cs"/>
                <w:szCs w:val="32"/>
                <w:rtl/>
              </w:rPr>
              <w:t>مجموع مشخصه‌ها</w:t>
            </w:r>
          </w:p>
        </w:tc>
        <w:tc>
          <w:tcPr>
            <w:tcW w:w="1395" w:type="dxa"/>
            <w:vAlign w:val="center"/>
          </w:tcPr>
          <w:p w14:paraId="34349518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>190</w:t>
            </w:r>
          </w:p>
        </w:tc>
        <w:tc>
          <w:tcPr>
            <w:tcW w:w="3425" w:type="dxa"/>
            <w:gridSpan w:val="2"/>
            <w:vAlign w:val="center"/>
          </w:tcPr>
          <w:p w14:paraId="604899ED" w14:textId="77777777" w:rsidR="00914843" w:rsidRPr="00914843" w:rsidRDefault="00914843" w:rsidP="00914843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/>
                <w:bCs/>
                <w:szCs w:val="32"/>
                <w:rtl/>
              </w:rPr>
            </w:pPr>
            <w:r w:rsidRPr="00914843">
              <w:rPr>
                <w:rFonts w:cs="B Nazanin" w:hint="cs"/>
                <w:b/>
                <w:bCs/>
                <w:szCs w:val="32"/>
                <w:rtl/>
              </w:rPr>
              <w:t xml:space="preserve"> 279</w:t>
            </w:r>
          </w:p>
        </w:tc>
      </w:tr>
    </w:tbl>
    <w:p w14:paraId="03D323DD" w14:textId="77777777" w:rsidR="00154C9C" w:rsidRPr="00914843" w:rsidRDefault="00914843" w:rsidP="00914843">
      <w:pPr>
        <w:bidi/>
        <w:rPr>
          <w:rFonts w:cs="B Nazanin"/>
          <w:rtl/>
        </w:rPr>
      </w:pPr>
      <w:r w:rsidRPr="00914843">
        <w:rPr>
          <w:rFonts w:cs="B Nazanin"/>
          <w:rtl/>
        </w:rPr>
        <w:br w:type="page"/>
      </w:r>
    </w:p>
    <w:p w14:paraId="561376A1" w14:textId="77777777" w:rsidR="00B91D19" w:rsidRDefault="000307F3" w:rsidP="00CE7A66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و) بارگذاری آسانسور</w:t>
      </w:r>
    </w:p>
    <w:p w14:paraId="43BAD1CF" w14:textId="77777777" w:rsidR="006C078D" w:rsidRDefault="006C078D" w:rsidP="00CE7A66">
      <w:pPr>
        <w:bidi/>
        <w:spacing w:line="360" w:lineRule="auto"/>
        <w:rPr>
          <w:rFonts w:cs="B Nazanin"/>
          <w:b/>
          <w:bCs/>
          <w:szCs w:val="28"/>
          <w:rtl/>
        </w:rPr>
      </w:pPr>
      <w:r>
        <w:rPr>
          <w:rFonts w:cs="B Nazanin" w:hint="cs"/>
          <w:bCs/>
          <w:szCs w:val="28"/>
          <w:rtl/>
        </w:rPr>
        <w:t>نحوه اعمال بار آسانسور:</w:t>
      </w:r>
    </w:p>
    <w:p w14:paraId="710FCB70" w14:textId="77777777" w:rsidR="006C078D" w:rsidRDefault="006C078D" w:rsidP="00CE7A66">
      <w:pPr>
        <w:bidi/>
        <w:spacing w:line="360" w:lineRule="auto"/>
        <w:jc w:val="both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بار آسانسور را به چهار گروه اطراف آن در طبقه بام اختصاص می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دهیم که مقادیر آنها نیز بصورت زیر محاسبه می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گردد:</w:t>
      </w:r>
    </w:p>
    <w:p w14:paraId="05FC6E58" w14:textId="77777777" w:rsidR="006C078D" w:rsidRPr="008E72CE" w:rsidRDefault="006C078D" w:rsidP="00CE7A66">
      <w:pPr>
        <w:tabs>
          <w:tab w:val="left" w:pos="5320"/>
        </w:tabs>
        <w:bidi/>
        <w:spacing w:line="360" w:lineRule="auto"/>
        <w:rPr>
          <w:rFonts w:cs="B Nazanin"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 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 مخصوص وزن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ضخامت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×(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مساحت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>)</m:t>
          </m:r>
        </m:oMath>
      </m:oMathPara>
    </w:p>
    <w:p w14:paraId="4021D3C0" w14:textId="5505A4FE" w:rsidR="006C078D" w:rsidRPr="0010524D" w:rsidRDefault="0010524D" w:rsidP="003F2EE6">
      <w:pPr>
        <w:tabs>
          <w:tab w:val="left" w:pos="5320"/>
        </w:tabs>
        <w:bidi/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بتنی سکوی مرده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 2500×0.2×(1.6×2)=1600 </m:t>
          </m:r>
          <m:r>
            <w:rPr>
              <w:rFonts w:ascii="Cambria Math" w:hAnsi="Cambria Math" w:cs="B Nazanin"/>
              <w:sz w:val="32"/>
              <w:szCs w:val="32"/>
            </w:rPr>
            <m:t>kgf</m:t>
          </m:r>
        </m:oMath>
      </m:oMathPara>
    </w:p>
    <w:p w14:paraId="6CC545EA" w14:textId="77777777" w:rsidR="006C078D" w:rsidRPr="00AD724C" w:rsidRDefault="006C078D" w:rsidP="00CE7A66">
      <w:pPr>
        <w:tabs>
          <w:tab w:val="left" w:pos="5320"/>
        </w:tabs>
        <w:bidi/>
        <w:spacing w:line="360" w:lineRule="auto"/>
        <w:rPr>
          <w:rFonts w:cs="B Nazanin"/>
          <w:i/>
          <w:sz w:val="32"/>
          <w:szCs w:val="32"/>
          <w:rtl/>
        </w:rPr>
      </w:pPr>
    </w:p>
    <w:p w14:paraId="671801B0" w14:textId="77777777" w:rsidR="006C078D" w:rsidRPr="008E72CE" w:rsidRDefault="006C078D" w:rsidP="00865673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32"/>
          <w:szCs w:val="32"/>
          <w:rtl/>
        </w:rPr>
      </w:pPr>
      <w:r>
        <w:rPr>
          <w:noProof/>
        </w:rPr>
        <w:drawing>
          <wp:inline distT="0" distB="0" distL="0" distR="0" wp14:anchorId="6D51827B" wp14:editId="6B078C43">
            <wp:extent cx="5731510" cy="3437255"/>
            <wp:effectExtent l="0" t="0" r="2540" b="0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5BB7E" w14:textId="77777777" w:rsidR="006C078D" w:rsidRPr="0063219C" w:rsidRDefault="006C078D" w:rsidP="00CE7A66">
      <w:pPr>
        <w:tabs>
          <w:tab w:val="left" w:pos="5320"/>
        </w:tabs>
        <w:spacing w:line="360" w:lineRule="auto"/>
        <w:jc w:val="center"/>
        <w:rPr>
          <w:rFonts w:cs="B Nazanin"/>
          <w:b/>
          <w:bCs/>
          <w:sz w:val="32"/>
          <w:szCs w:val="32"/>
          <w:rtl/>
        </w:rPr>
      </w:pPr>
      <w:r w:rsidRPr="0063219C">
        <w:rPr>
          <w:rFonts w:cs="B Nazanin" w:hint="cs"/>
          <w:b/>
          <w:bCs/>
          <w:sz w:val="32"/>
          <w:szCs w:val="32"/>
          <w:rtl/>
        </w:rPr>
        <w:t xml:space="preserve">بار مرده تجهیزات آسانسور  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1500×2=3000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39F6A299" w14:textId="77777777" w:rsidR="006C078D" w:rsidRDefault="006C078D" w:rsidP="00CE7A66">
      <w:pPr>
        <w:tabs>
          <w:tab w:val="left" w:pos="5320"/>
        </w:tabs>
        <w:bidi/>
        <w:spacing w:line="360" w:lineRule="auto"/>
        <w:jc w:val="both"/>
        <w:rPr>
          <w:rFonts w:cs="B Nazanin"/>
          <w:i/>
          <w:sz w:val="32"/>
          <w:szCs w:val="32"/>
          <w:rtl/>
        </w:rPr>
      </w:pPr>
      <w:r>
        <w:rPr>
          <w:rFonts w:cs="B Nazanin" w:hint="cs"/>
          <w:i/>
          <w:sz w:val="32"/>
          <w:szCs w:val="32"/>
          <w:rtl/>
        </w:rPr>
        <w:t>ضریب ضربه طبق بند زیر مبحث ششم برابر 2 می</w:t>
      </w:r>
      <w:r>
        <w:rPr>
          <w:rFonts w:cs="B Nazanin"/>
          <w:i/>
          <w:sz w:val="32"/>
          <w:szCs w:val="32"/>
          <w:rtl/>
        </w:rPr>
        <w:softHyphen/>
      </w:r>
      <w:r>
        <w:rPr>
          <w:rFonts w:cs="B Nazanin" w:hint="cs"/>
          <w:i/>
          <w:sz w:val="32"/>
          <w:szCs w:val="32"/>
          <w:rtl/>
        </w:rPr>
        <w:t>باشد.</w:t>
      </w:r>
    </w:p>
    <w:p w14:paraId="45C8888B" w14:textId="77777777" w:rsidR="006C078D" w:rsidRPr="008D4A34" w:rsidRDefault="006C078D" w:rsidP="00CE7A66">
      <w:pPr>
        <w:tabs>
          <w:tab w:val="left" w:pos="5320"/>
        </w:tabs>
        <w:bidi/>
        <w:spacing w:line="360" w:lineRule="auto"/>
        <w:jc w:val="center"/>
        <w:rPr>
          <w:rFonts w:cs="B Nazanin"/>
          <w:i/>
          <w:sz w:val="32"/>
          <w:szCs w:val="32"/>
          <w:rtl/>
        </w:rPr>
      </w:pPr>
      <w:r>
        <w:rPr>
          <w:noProof/>
        </w:rPr>
        <w:lastRenderedPageBreak/>
        <w:drawing>
          <wp:inline distT="0" distB="0" distL="0" distR="0" wp14:anchorId="1B9CCF9E" wp14:editId="69D59BD0">
            <wp:extent cx="5353050" cy="1057275"/>
            <wp:effectExtent l="0" t="0" r="0" b="952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B28D8" w14:textId="57BABE9C" w:rsidR="006C078D" w:rsidRPr="0063219C" w:rsidRDefault="006C078D" w:rsidP="003F2EE6">
      <w:pPr>
        <w:tabs>
          <w:tab w:val="left" w:pos="5320"/>
        </w:tabs>
        <w:bidi/>
        <w:spacing w:line="360" w:lineRule="auto"/>
        <w:jc w:val="right"/>
        <w:rPr>
          <w:rFonts w:cs="B Nazanin"/>
          <w:b/>
          <w:bCs/>
          <w:i/>
          <w:sz w:val="32"/>
          <w:szCs w:val="32"/>
          <w:rtl/>
        </w:rPr>
      </w:pPr>
      <w:r w:rsidRPr="0063219C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گاه تکیه هر مرده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1600+3000</m:t>
            </m:r>
          </m:num>
          <m:den>
            <m:r>
              <w:rPr>
                <w:rFonts w:ascii="Cambria Math" w:hAnsi="Cambria Math" w:cs="B Nazanin"/>
                <w:sz w:val="32"/>
                <w:szCs w:val="32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=1150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47CAB2F8" w14:textId="77777777" w:rsidR="006C078D" w:rsidRDefault="006C078D" w:rsidP="00CE7A66">
      <w:pPr>
        <w:bidi/>
        <w:spacing w:line="360" w:lineRule="auto"/>
        <w:rPr>
          <w:rFonts w:cs="B Nazanin"/>
          <w:szCs w:val="28"/>
        </w:rPr>
      </w:pPr>
    </w:p>
    <w:p w14:paraId="4640BF64" w14:textId="77777777" w:rsidR="006C078D" w:rsidRPr="002A5E56" w:rsidRDefault="002A5E56" w:rsidP="00865673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32"/>
              <w:rtl/>
            </w:rPr>
            <m:t>آسانسور ظرفیت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 :</m:t>
          </m:r>
          <m:d>
            <m:dPr>
              <m:ctrlPr>
                <w:rPr>
                  <w:rFonts w:ascii="Cambria Math" w:hAnsi="Cambria Math" w:cs="B Nazanin"/>
                  <w:b/>
                  <w:bCs/>
                  <w:sz w:val="32"/>
                  <w:szCs w:val="32"/>
                </w:rPr>
              </m:ctrlPr>
            </m:dPr>
            <m:e>
              <m:r>
                <w:rPr>
                  <w:rFonts w:ascii="Cambria Math" w:hAnsi="Cambria Math" w:cs="B Nazanin"/>
                  <w:sz w:val="32"/>
                  <w:szCs w:val="32"/>
                </w:rPr>
                <m:t>7×75</m:t>
              </m:r>
            </m:e>
          </m:d>
          <m:r>
            <m:rPr>
              <m:sty m:val="p"/>
            </m:rPr>
            <w:rPr>
              <w:rFonts w:ascii="Cambria Math" w:hAnsi="Cambria Math" w:cs="B Nazanin"/>
              <w:sz w:val="32"/>
              <w:szCs w:val="32"/>
            </w:rPr>
            <m:t xml:space="preserve">×2=1050 </m:t>
          </m:r>
          <m:r>
            <w:rPr>
              <w:rFonts w:ascii="Cambria Math" w:hAnsi="Cambria Math" w:cs="B Nazanin"/>
              <w:sz w:val="32"/>
              <w:szCs w:val="32"/>
            </w:rPr>
            <m:t>kgf</m:t>
          </m:r>
        </m:oMath>
      </m:oMathPara>
    </w:p>
    <w:p w14:paraId="3CFB3D5D" w14:textId="1FFFFA16" w:rsidR="006C078D" w:rsidRPr="002A5E56" w:rsidRDefault="006C078D" w:rsidP="003F2EE6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بار زنده ناشی از تردد افراد در موتورخانه  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200×(1.6×2)=640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0D6DF10E" w14:textId="3363AC14" w:rsidR="006C078D" w:rsidRPr="002A5E56" w:rsidRDefault="006C078D" w:rsidP="003F2EE6">
      <w:pPr>
        <w:tabs>
          <w:tab w:val="left" w:pos="5320"/>
        </w:tabs>
        <w:spacing w:line="360" w:lineRule="auto"/>
        <w:rPr>
          <w:rFonts w:cs="B Nazanin"/>
          <w:b/>
          <w:bCs/>
          <w:i/>
          <w:sz w:val="32"/>
          <w:szCs w:val="32"/>
          <w:rtl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کف بر وارد زنده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1050+640=1690 </m:t>
        </m:r>
        <m:r>
          <w:rPr>
            <w:rFonts w:ascii="Cambria Math" w:hAnsi="Cambria Math" w:cs="B Nazanin"/>
            <w:sz w:val="32"/>
            <w:szCs w:val="32"/>
          </w:rPr>
          <m:t>kgf&gt;1152 Kgf</m:t>
        </m:r>
      </m:oMath>
    </w:p>
    <w:p w14:paraId="4DC55883" w14:textId="5725D423" w:rsidR="006C078D" w:rsidRPr="002A5E56" w:rsidRDefault="006C078D" w:rsidP="003F2EE6">
      <w:pPr>
        <w:spacing w:line="360" w:lineRule="auto"/>
        <w:rPr>
          <w:rFonts w:cs="B Nazanin"/>
          <w:b/>
          <w:bCs/>
          <w:szCs w:val="28"/>
        </w:rPr>
      </w:pPr>
      <w:r w:rsidRPr="002A5E56">
        <w:rPr>
          <w:rFonts w:cs="B Nazanin" w:hint="cs"/>
          <w:b/>
          <w:bCs/>
          <w:sz w:val="32"/>
          <w:szCs w:val="32"/>
          <w:rtl/>
        </w:rPr>
        <w:t xml:space="preserve">  </w:t>
      </w:r>
      <m:oMath>
        <m:r>
          <m:rPr>
            <m:sty m:val="p"/>
          </m:rPr>
          <w:rPr>
            <w:rFonts w:ascii="Cambria Math" w:hAnsi="Cambria Math" w:cs="B Nazanin" w:hint="cs"/>
            <w:sz w:val="32"/>
            <w:szCs w:val="32"/>
            <w:rtl/>
          </w:rPr>
          <m:t xml:space="preserve"> آسانسور سکوی طرفین در گاه تکیه هر زنده بار</m:t>
        </m:r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 : </m:t>
        </m:r>
        <m:f>
          <m:fPr>
            <m:ctrlPr>
              <w:rPr>
                <w:rFonts w:ascii="Cambria Math" w:hAnsi="Cambria Math" w:cs="B Nazanin"/>
                <w:b/>
                <w:bCs/>
                <w:sz w:val="32"/>
                <w:szCs w:val="3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1690</m:t>
            </m:r>
          </m:num>
          <m:den>
            <m:r>
              <w:rPr>
                <w:rFonts w:ascii="Cambria Math" w:hAnsi="Cambria Math" w:cs="B Nazanin"/>
                <w:sz w:val="32"/>
                <w:szCs w:val="32"/>
              </w:rPr>
              <m:t>4</m:t>
            </m:r>
          </m:den>
        </m:f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=422.5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26E17CCC" w14:textId="40488034" w:rsidR="00277532" w:rsidRPr="002A5E56" w:rsidRDefault="00277532" w:rsidP="003F2EE6">
      <w:pPr>
        <w:tabs>
          <w:tab w:val="left" w:pos="5320"/>
        </w:tabs>
        <w:spacing w:line="360" w:lineRule="auto"/>
        <w:rPr>
          <w:rFonts w:cs="B Nazanin"/>
          <w:b/>
          <w:bCs/>
          <w:sz w:val="32"/>
          <w:szCs w:val="32"/>
        </w:rPr>
      </w:pPr>
      <w:r w:rsidRPr="002A5E56">
        <w:rPr>
          <w:rFonts w:cs="B Nazanin" w:hint="cs"/>
          <w:b/>
          <w:bCs/>
          <w:sz w:val="32"/>
          <w:szCs w:val="32"/>
          <w:rtl/>
        </w:rPr>
        <w:t>بار زنده حداقل</w:t>
      </w:r>
      <m:oMath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>: 360×</m:t>
        </m:r>
        <m:d>
          <m:dPr>
            <m:ctrlPr>
              <w:rPr>
                <w:rFonts w:ascii="Cambria Math" w:hAnsi="Cambria Math" w:cs="B Nazanin"/>
                <w:sz w:val="32"/>
                <w:szCs w:val="32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B Nazanin"/>
                <w:sz w:val="32"/>
                <w:szCs w:val="32"/>
              </w:rPr>
              <m:t>1.6×2</m:t>
            </m:r>
          </m:e>
        </m:d>
        <m:r>
          <m:rPr>
            <m:sty m:val="p"/>
          </m:rPr>
          <w:rPr>
            <w:rFonts w:ascii="Cambria Math" w:hAnsi="Cambria Math" w:cs="B Nazanin"/>
            <w:sz w:val="32"/>
            <w:szCs w:val="32"/>
          </w:rPr>
          <m:t xml:space="preserve">=1152 </m:t>
        </m:r>
        <m:r>
          <w:rPr>
            <w:rFonts w:ascii="Cambria Math" w:hAnsi="Cambria Math" w:cs="B Nazanin"/>
            <w:sz w:val="32"/>
            <w:szCs w:val="32"/>
          </w:rPr>
          <m:t>kgf</m:t>
        </m:r>
      </m:oMath>
    </w:p>
    <w:p w14:paraId="337D6478" w14:textId="77777777" w:rsidR="00B1333C" w:rsidRPr="008D4A34" w:rsidRDefault="00B1333C" w:rsidP="00CE7A66">
      <w:pPr>
        <w:tabs>
          <w:tab w:val="left" w:pos="5320"/>
        </w:tabs>
        <w:spacing w:line="360" w:lineRule="auto"/>
        <w:rPr>
          <w:rFonts w:cs="B Nazanin"/>
          <w:i/>
          <w:sz w:val="32"/>
          <w:szCs w:val="32"/>
          <w:rtl/>
        </w:rPr>
      </w:pPr>
    </w:p>
    <w:p w14:paraId="6C841892" w14:textId="77777777" w:rsidR="00C66F3F" w:rsidRDefault="00C66F3F" w:rsidP="00277532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 w:rsidRPr="00C66F3F">
        <w:rPr>
          <w:noProof/>
        </w:rPr>
        <w:t xml:space="preserve"> </w:t>
      </w:r>
    </w:p>
    <w:p w14:paraId="22AF9619" w14:textId="77777777" w:rsidR="00C66F3F" w:rsidRDefault="00C66F3F" w:rsidP="00C66F3F">
      <w:pPr>
        <w:bidi/>
        <w:rPr>
          <w:rFonts w:cs="B Nazanin"/>
          <w:sz w:val="36"/>
          <w:szCs w:val="28"/>
          <w:lang w:bidi="fa-IR"/>
        </w:rPr>
      </w:pPr>
    </w:p>
    <w:p w14:paraId="451DF6B4" w14:textId="77777777" w:rsidR="00C66F3F" w:rsidRDefault="00C66F3F" w:rsidP="00C66F3F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298E2505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4D2EEB2F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1C015706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7A7438B3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57B01BB8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1A2442E1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7C266DD4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695051C7" w14:textId="77777777" w:rsidR="00BC2131" w:rsidRDefault="00BC2131" w:rsidP="00BC2131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495E318F" w14:textId="77777777" w:rsidR="00C66F3F" w:rsidRDefault="00C66F3F" w:rsidP="00C66F3F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3DA014DD" w14:textId="77777777" w:rsidR="00154C9C" w:rsidRDefault="00154C9C" w:rsidP="00154C9C">
      <w:pPr>
        <w:tabs>
          <w:tab w:val="left" w:pos="2157"/>
        </w:tabs>
        <w:bidi/>
        <w:rPr>
          <w:rFonts w:cs="B Nazanin"/>
          <w:sz w:val="36"/>
          <w:szCs w:val="28"/>
          <w:rtl/>
          <w:lang w:bidi="fa-IR"/>
        </w:rPr>
      </w:pPr>
    </w:p>
    <w:p w14:paraId="414D3AED" w14:textId="77777777" w:rsidR="00C36DA3" w:rsidRPr="00D750F5" w:rsidRDefault="00C36DA3" w:rsidP="00C36DA3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D750F5">
        <w:rPr>
          <w:rFonts w:cs="B Nazanin" w:hint="cs"/>
          <w:bCs/>
          <w:noProof/>
          <w:sz w:val="36"/>
          <w:szCs w:val="28"/>
          <w:rtl/>
        </w:rPr>
        <w:lastRenderedPageBreak/>
        <w:t>معرفی وزن لرزه ای سازه</w:t>
      </w:r>
    </w:p>
    <w:p w14:paraId="4ADA6B5E" w14:textId="77777777" w:rsidR="00E245F0" w:rsidRDefault="008B661C" w:rsidP="00E245F0">
      <w:pPr>
        <w:tabs>
          <w:tab w:val="left" w:pos="2157"/>
        </w:tabs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2C77C57" wp14:editId="79F9E028">
            <wp:extent cx="6097270" cy="1315085"/>
            <wp:effectExtent l="0" t="0" r="0" b="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5C3C0" w14:textId="0F331D39" w:rsidR="008B661C" w:rsidRDefault="00AB0B07" w:rsidP="009444D7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  <w:r w:rsidRPr="00AB0B07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36F4D652" wp14:editId="1A98C59C">
            <wp:extent cx="6097270" cy="2659380"/>
            <wp:effectExtent l="0" t="0" r="0" b="7620"/>
            <wp:docPr id="6265578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55780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364FB" w14:textId="77777777" w:rsidR="00073A27" w:rsidRDefault="00073A27" w:rsidP="00073A27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معرفی وزن موثر لرزه ای به نرم افزار</w:t>
      </w:r>
    </w:p>
    <w:p w14:paraId="2D85CEEC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15FF021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588BE4E6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9D92D44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6BAA433F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DE2B4E7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D430D35" w14:textId="77777777" w:rsidR="00EC7DE8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105E9DDF" w14:textId="77777777" w:rsidR="00774F0E" w:rsidRPr="004204F3" w:rsidRDefault="004204F3" w:rsidP="004204F3">
      <w:pPr>
        <w:pStyle w:val="ListParagraph"/>
        <w:numPr>
          <w:ilvl w:val="0"/>
          <w:numId w:val="21"/>
        </w:num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lang w:bidi="fa-IR"/>
        </w:rPr>
      </w:pPr>
      <w:r w:rsidRPr="004204F3">
        <w:rPr>
          <w:rFonts w:cs="B Nazanin" w:hint="cs"/>
          <w:bCs/>
          <w:noProof/>
          <w:sz w:val="36"/>
          <w:szCs w:val="28"/>
          <w:rtl/>
        </w:rPr>
        <w:lastRenderedPageBreak/>
        <w:t xml:space="preserve"> معرفی اثر </w:t>
      </w:r>
      <w:r w:rsidRPr="004204F3">
        <w:rPr>
          <w:rFonts w:asciiTheme="majorBidi" w:hAnsiTheme="majorBidi" w:cstheme="majorBidi"/>
          <w:bCs/>
          <w:noProof/>
        </w:rPr>
        <w:t>P-Delta</w:t>
      </w:r>
      <w:r w:rsidR="007752C6">
        <w:rPr>
          <w:rFonts w:asciiTheme="majorBidi" w:hAnsiTheme="majorBidi" w:cstheme="majorBidi" w:hint="cs"/>
          <w:bCs/>
          <w:noProof/>
          <w:rtl/>
        </w:rPr>
        <w:t xml:space="preserve"> </w:t>
      </w:r>
    </w:p>
    <w:p w14:paraId="18DB31FB" w14:textId="77777777" w:rsidR="004204F3" w:rsidRDefault="00EC7DE8" w:rsidP="00EC7DE8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 w:rsidRPr="00EC7DE8">
        <w:rPr>
          <w:rFonts w:cs="B Nazanin" w:hint="cs"/>
          <w:bCs/>
          <w:noProof/>
          <w:sz w:val="36"/>
          <w:szCs w:val="28"/>
          <w:rtl/>
        </w:rPr>
        <w:drawing>
          <wp:inline distT="0" distB="0" distL="0" distR="0" wp14:anchorId="0D4BCF36" wp14:editId="3058F447">
            <wp:extent cx="3631721" cy="1992007"/>
            <wp:effectExtent l="0" t="0" r="6985" b="8255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594" cy="199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925FA" w14:textId="77777777" w:rsidR="00EC7DE8" w:rsidRDefault="00033BDA" w:rsidP="00EC7DE8">
      <w:pPr>
        <w:tabs>
          <w:tab w:val="left" w:pos="2157"/>
        </w:tabs>
        <w:bidi/>
        <w:spacing w:line="360" w:lineRule="auto"/>
        <w:jc w:val="both"/>
        <w:rPr>
          <w:rFonts w:cs="B Nazanin"/>
          <w:b/>
          <w:sz w:val="36"/>
          <w:szCs w:val="28"/>
          <w:rtl/>
          <w:lang w:bidi="fa-IR"/>
        </w:rPr>
      </w:pPr>
      <w:r w:rsidRPr="00033BDA">
        <w:rPr>
          <w:rFonts w:cs="B Nazanin" w:hint="cs"/>
          <w:b/>
          <w:sz w:val="36"/>
          <w:szCs w:val="28"/>
          <w:rtl/>
          <w:lang w:bidi="fa-IR"/>
        </w:rPr>
        <w:t>برای اعمال این اثر بایستی ترکیب بار آنرا به نرم افزار معرفی نمائیم که برای این منظور از ترکیب بار اول طراحی استفاده می</w:t>
      </w:r>
      <w:r w:rsidRPr="00033BDA">
        <w:rPr>
          <w:rFonts w:cs="B Nazanin"/>
          <w:b/>
          <w:sz w:val="36"/>
          <w:szCs w:val="28"/>
          <w:rtl/>
          <w:lang w:bidi="fa-IR"/>
        </w:rPr>
        <w:softHyphen/>
      </w:r>
      <w:r w:rsidRPr="00033BDA">
        <w:rPr>
          <w:rFonts w:cs="B Nazanin" w:hint="cs"/>
          <w:b/>
          <w:sz w:val="36"/>
          <w:szCs w:val="28"/>
          <w:rtl/>
          <w:lang w:bidi="fa-IR"/>
        </w:rPr>
        <w:t>نمائیم:</w:t>
      </w:r>
    </w:p>
    <w:p w14:paraId="5BD2BFB6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3F11856E" w14:textId="77777777" w:rsidR="00033BDA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noProof/>
          <w:sz w:val="36"/>
          <w:szCs w:val="28"/>
          <w:rtl/>
        </w:rPr>
        <w:drawing>
          <wp:inline distT="0" distB="0" distL="0" distR="0" wp14:anchorId="5FA02155" wp14:editId="1D2B960B">
            <wp:extent cx="3333333" cy="3028571"/>
            <wp:effectExtent l="0" t="0" r="635" b="63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45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333" cy="3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89E69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7D21E6A0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18998914" w14:textId="77777777" w:rsidR="00D943E2" w:rsidRDefault="00D943E2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</w:p>
    <w:p w14:paraId="552C8EF8" w14:textId="18C38564" w:rsidR="00D943E2" w:rsidRDefault="00AB0B07" w:rsidP="00D943E2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 w:rsidRPr="00AB0B07">
        <w:rPr>
          <w:rFonts w:cs="B Nazanin"/>
          <w:b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1FE0FE1C" wp14:editId="1581352B">
            <wp:extent cx="3436918" cy="4054191"/>
            <wp:effectExtent l="0" t="0" r="0" b="3810"/>
            <wp:docPr id="20569529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952942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436918" cy="405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59D9B" w14:textId="77777777" w:rsidR="0094360A" w:rsidRDefault="0094360A" w:rsidP="0094360A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rFonts w:cs="B Nazanin" w:hint="cs"/>
          <w:b/>
          <w:sz w:val="36"/>
          <w:szCs w:val="28"/>
          <w:rtl/>
          <w:lang w:bidi="fa-IR"/>
        </w:rPr>
        <w:t xml:space="preserve">معرفی اثر </w:t>
      </w:r>
      <w:r w:rsidRPr="0094360A">
        <w:rPr>
          <w:rFonts w:asciiTheme="majorBidi" w:hAnsiTheme="majorBidi" w:cstheme="majorBidi"/>
          <w:b/>
          <w:lang w:bidi="fa-IR"/>
        </w:rPr>
        <w:t>P-Delta</w:t>
      </w:r>
      <w:r w:rsidRPr="0094360A">
        <w:rPr>
          <w:rFonts w:asciiTheme="majorBidi" w:hAnsiTheme="majorBidi" w:cstheme="majorBidi"/>
          <w:b/>
          <w:rtl/>
          <w:lang w:bidi="fa-IR"/>
        </w:rPr>
        <w:t xml:space="preserve"> </w:t>
      </w:r>
      <w:r>
        <w:rPr>
          <w:rFonts w:cs="B Nazanin" w:hint="cs"/>
          <w:b/>
          <w:sz w:val="36"/>
          <w:szCs w:val="28"/>
          <w:rtl/>
          <w:lang w:bidi="fa-IR"/>
        </w:rPr>
        <w:t>به نرم افزار</w:t>
      </w:r>
    </w:p>
    <w:p w14:paraId="202C1129" w14:textId="77777777" w:rsidR="00EF1C82" w:rsidRPr="00D750F5" w:rsidRDefault="00EF1C82" w:rsidP="00EF1C82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  <w:r w:rsidRPr="00D750F5">
        <w:rPr>
          <w:rFonts w:cs="B Nazanin" w:hint="cs"/>
          <w:bCs/>
          <w:noProof/>
          <w:sz w:val="36"/>
          <w:szCs w:val="28"/>
          <w:rtl/>
          <w:lang w:bidi="fa-IR"/>
        </w:rPr>
        <w:t>اختصاص اصلاحات مدلسازی</w:t>
      </w:r>
    </w:p>
    <w:p w14:paraId="559B212B" w14:textId="107A8F99" w:rsidR="0094360A" w:rsidRPr="009850A9" w:rsidRDefault="00EF1C82" w:rsidP="0094360A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9850A9">
        <w:rPr>
          <w:rFonts w:cs="B Nazanin" w:hint="cs"/>
          <w:bCs/>
          <w:sz w:val="36"/>
          <w:szCs w:val="28"/>
          <w:rtl/>
          <w:lang w:bidi="fa-IR"/>
        </w:rPr>
        <w:t>1-</w:t>
      </w:r>
      <w:r w:rsidR="00AB0B07">
        <w:rPr>
          <w:rFonts w:cs="B Nazanin" w:hint="cs"/>
          <w:bCs/>
          <w:sz w:val="36"/>
          <w:szCs w:val="28"/>
          <w:rtl/>
          <w:lang w:bidi="fa-IR"/>
        </w:rPr>
        <w:t>15</w:t>
      </w:r>
      <w:r w:rsidRPr="009850A9">
        <w:rPr>
          <w:rFonts w:cs="B Nazanin" w:hint="cs"/>
          <w:bCs/>
          <w:sz w:val="36"/>
          <w:szCs w:val="28"/>
          <w:rtl/>
          <w:lang w:bidi="fa-IR"/>
        </w:rPr>
        <w:t>) اختصاص تکیه گاه گیردار پای ستون ها</w:t>
      </w:r>
    </w:p>
    <w:p w14:paraId="3B544F34" w14:textId="77777777" w:rsidR="00EF1C82" w:rsidRDefault="00141EFD" w:rsidP="00141EFD">
      <w:pPr>
        <w:tabs>
          <w:tab w:val="left" w:pos="2157"/>
        </w:tabs>
        <w:bidi/>
        <w:spacing w:line="360" w:lineRule="auto"/>
        <w:jc w:val="center"/>
        <w:rPr>
          <w:rFonts w:cs="B Nazanin"/>
          <w:b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A54947B" wp14:editId="59D1045B">
            <wp:extent cx="2734574" cy="2448495"/>
            <wp:effectExtent l="0" t="0" r="8890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37693" cy="2451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F5CE7" w14:textId="3D707F13" w:rsidR="00141EFD" w:rsidRDefault="008B05FC" w:rsidP="00141EFD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 w:rsidRPr="008B05FC">
        <w:rPr>
          <w:rFonts w:cs="B Nazanin" w:hint="cs"/>
          <w:bCs/>
          <w:sz w:val="36"/>
          <w:szCs w:val="28"/>
          <w:rtl/>
          <w:lang w:bidi="fa-IR"/>
        </w:rPr>
        <w:lastRenderedPageBreak/>
        <w:t>2-</w:t>
      </w:r>
      <w:r w:rsidR="00AB0B07">
        <w:rPr>
          <w:rFonts w:cs="B Nazanin" w:hint="cs"/>
          <w:bCs/>
          <w:sz w:val="36"/>
          <w:szCs w:val="28"/>
          <w:rtl/>
          <w:lang w:bidi="fa-IR"/>
        </w:rPr>
        <w:t>15</w:t>
      </w:r>
      <w:r w:rsidRPr="008B05FC">
        <w:rPr>
          <w:rFonts w:cs="B Nazanin" w:hint="cs"/>
          <w:bCs/>
          <w:sz w:val="36"/>
          <w:szCs w:val="28"/>
          <w:rtl/>
          <w:lang w:bidi="fa-IR"/>
        </w:rPr>
        <w:t>- اختصاص نواحی انتهایی صلب</w:t>
      </w:r>
    </w:p>
    <w:p w14:paraId="474BC9AF" w14:textId="77777777" w:rsidR="008B05FC" w:rsidRDefault="004D3E0C" w:rsidP="004D3E0C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2A0F073" wp14:editId="33353A01">
            <wp:extent cx="2924175" cy="3857625"/>
            <wp:effectExtent l="0" t="0" r="9525" b="9525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50827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2796A83F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59C137D3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648789AB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3EB9542A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66DEB070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0823A915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5B1A4FC9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1B73C4F6" w14:textId="77777777" w:rsidR="002437D7" w:rsidRDefault="002437D7" w:rsidP="002437D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</w:p>
    <w:p w14:paraId="4357DD45" w14:textId="3CC7A51C" w:rsidR="004D3E0C" w:rsidRDefault="009503A3" w:rsidP="004D3E0C">
      <w:pPr>
        <w:tabs>
          <w:tab w:val="left" w:pos="2157"/>
        </w:tabs>
        <w:bidi/>
        <w:spacing w:line="360" w:lineRule="auto"/>
        <w:jc w:val="both"/>
        <w:rPr>
          <w:rFonts w:cs="B Nazanin"/>
          <w:bCs/>
          <w:sz w:val="36"/>
          <w:szCs w:val="28"/>
          <w:rtl/>
          <w:lang w:bidi="fa-IR"/>
        </w:rPr>
      </w:pPr>
      <w:r>
        <w:rPr>
          <w:rFonts w:cs="B Nazanin" w:hint="cs"/>
          <w:bCs/>
          <w:sz w:val="36"/>
          <w:szCs w:val="28"/>
          <w:rtl/>
          <w:lang w:bidi="fa-IR"/>
        </w:rPr>
        <w:lastRenderedPageBreak/>
        <w:t>3-</w:t>
      </w:r>
      <w:r w:rsidR="00AB0B07">
        <w:rPr>
          <w:rFonts w:cs="B Nazanin" w:hint="cs"/>
          <w:bCs/>
          <w:sz w:val="36"/>
          <w:szCs w:val="28"/>
          <w:rtl/>
          <w:lang w:bidi="fa-IR"/>
        </w:rPr>
        <w:t>15</w:t>
      </w:r>
      <w:r>
        <w:rPr>
          <w:rFonts w:cs="B Nazanin" w:hint="cs"/>
          <w:bCs/>
          <w:sz w:val="36"/>
          <w:szCs w:val="28"/>
          <w:rtl/>
          <w:lang w:bidi="fa-IR"/>
        </w:rPr>
        <w:t>- اختصاص ضرایب ترک خوردگی</w:t>
      </w:r>
    </w:p>
    <w:p w14:paraId="1CD079FC" w14:textId="456C7586" w:rsidR="002437D7" w:rsidRDefault="00AB0B07" w:rsidP="00AB0B07">
      <w:pPr>
        <w:tabs>
          <w:tab w:val="left" w:pos="2157"/>
        </w:tabs>
        <w:bidi/>
        <w:spacing w:line="360" w:lineRule="auto"/>
        <w:jc w:val="center"/>
        <w:rPr>
          <w:rFonts w:cs="B Nazanin"/>
          <w:bCs/>
          <w:sz w:val="36"/>
          <w:szCs w:val="28"/>
          <w:rtl/>
          <w:lang w:bidi="fa-IR"/>
        </w:rPr>
      </w:pPr>
      <w:r w:rsidRPr="00AB0B07">
        <w:rPr>
          <w:rFonts w:cs="B Nazanin"/>
          <w:bCs/>
          <w:noProof/>
          <w:sz w:val="36"/>
          <w:szCs w:val="28"/>
          <w:rtl/>
          <w:lang w:bidi="fa-IR"/>
        </w:rPr>
        <w:drawing>
          <wp:inline distT="0" distB="0" distL="0" distR="0" wp14:anchorId="6CE57104" wp14:editId="63C08470">
            <wp:extent cx="6097270" cy="3406140"/>
            <wp:effectExtent l="0" t="0" r="0" b="3810"/>
            <wp:docPr id="1420704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70453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46AD4" w14:textId="77777777" w:rsidR="009503A3" w:rsidRDefault="002437D7" w:rsidP="002437D7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نهم در خصوص ضرایب ترک خوردگی</w:t>
      </w:r>
    </w:p>
    <w:p w14:paraId="49E2F5EC" w14:textId="77777777" w:rsidR="002437D7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EA07842" wp14:editId="2D32507F">
            <wp:extent cx="3371850" cy="3491662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89548" cy="3509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12D56" w14:textId="77777777" w:rsidR="009A3D6E" w:rsidRDefault="009A3D6E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ستون ها در نرم افزار</w:t>
      </w:r>
    </w:p>
    <w:p w14:paraId="7F350478" w14:textId="77777777" w:rsidR="00872193" w:rsidRDefault="00872193" w:rsidP="009A3D6E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E46EDC7" wp14:editId="021CDCBD">
            <wp:extent cx="3545457" cy="3643942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552670" cy="3651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973B2" w14:textId="77777777" w:rsidR="00872193" w:rsidRDefault="00872193" w:rsidP="0087219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معرفی ضریب ترک خوردگی تیرها در نرم افزار</w:t>
      </w:r>
    </w:p>
    <w:p w14:paraId="0FD83022" w14:textId="77777777" w:rsidR="00872193" w:rsidRDefault="002759FE" w:rsidP="00872193">
      <w:pPr>
        <w:bidi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4-13- اختصاص دیافراگم</w:t>
      </w:r>
    </w:p>
    <w:p w14:paraId="73BB523A" w14:textId="7C0A02C1" w:rsidR="002759FE" w:rsidRDefault="00AB0B07" w:rsidP="00A7311D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AB0B07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27189A07" wp14:editId="4546C541">
            <wp:extent cx="6097270" cy="3521075"/>
            <wp:effectExtent l="0" t="0" r="0" b="3175"/>
            <wp:docPr id="15918196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819622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5E022" w14:textId="21BB5015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سازه سمت چپ</w:t>
      </w:r>
    </w:p>
    <w:p w14:paraId="41D9AF15" w14:textId="63A4FF1C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AB0B07">
        <w:rPr>
          <w:rFonts w:cs="B Nazanin"/>
          <w:b/>
          <w:bCs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BDBB215" wp14:editId="2BBAE347">
            <wp:extent cx="6097270" cy="3383915"/>
            <wp:effectExtent l="0" t="0" r="0" b="6985"/>
            <wp:docPr id="18256503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650372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38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B55E0" w14:textId="1C6E0660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سازه سمت راست بالا</w:t>
      </w:r>
    </w:p>
    <w:p w14:paraId="02B22397" w14:textId="77777777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7688719E" w14:textId="1074535D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AB0B07">
        <w:rPr>
          <w:rFonts w:cs="B Nazanin"/>
          <w:b/>
          <w:bCs/>
          <w:noProof/>
          <w:sz w:val="36"/>
          <w:szCs w:val="28"/>
          <w:rtl/>
          <w:lang w:bidi="fa-IR"/>
        </w:rPr>
        <w:drawing>
          <wp:inline distT="0" distB="0" distL="0" distR="0" wp14:anchorId="59AED5B9" wp14:editId="53691BDA">
            <wp:extent cx="6097270" cy="3578225"/>
            <wp:effectExtent l="0" t="0" r="0" b="3175"/>
            <wp:docPr id="16487682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76825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B54DC" w14:textId="37EE84D6" w:rsidR="00AB0B07" w:rsidRDefault="00AB0B07" w:rsidP="00AB0B07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سازه سمت راست پایین</w:t>
      </w:r>
    </w:p>
    <w:p w14:paraId="026BB7B7" w14:textId="4FD0AE0F" w:rsidR="003F2EE6" w:rsidRDefault="003F2EE6" w:rsidP="00AB0B07">
      <w:pPr>
        <w:bidi/>
        <w:rPr>
          <w:rFonts w:cs="B Nazanin"/>
          <w:b/>
          <w:bCs/>
          <w:sz w:val="36"/>
          <w:szCs w:val="28"/>
          <w:rtl/>
          <w:lang w:bidi="fa-IR"/>
        </w:rPr>
      </w:pPr>
    </w:p>
    <w:p w14:paraId="7973934F" w14:textId="77777777" w:rsidR="00A7311D" w:rsidRDefault="00F54925" w:rsidP="00F54925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تحلیل سازه</w:t>
      </w:r>
    </w:p>
    <w:p w14:paraId="61E747DE" w14:textId="77777777" w:rsidR="00F54925" w:rsidRPr="00F54925" w:rsidRDefault="00F54925" w:rsidP="00F54925">
      <w:pPr>
        <w:bidi/>
        <w:jc w:val="both"/>
        <w:rPr>
          <w:rFonts w:cs="B Nazanin"/>
          <w:b/>
          <w:bCs/>
          <w:sz w:val="36"/>
          <w:szCs w:val="28"/>
          <w:lang w:bidi="fa-IR"/>
        </w:rPr>
      </w:pPr>
    </w:p>
    <w:p w14:paraId="00BCFE79" w14:textId="0CCDEDF6" w:rsidR="009A3D6E" w:rsidRDefault="00AB0B07" w:rsidP="00872193">
      <w:pPr>
        <w:bidi/>
        <w:jc w:val="center"/>
        <w:rPr>
          <w:rFonts w:cs="B Nazanin"/>
          <w:sz w:val="36"/>
          <w:szCs w:val="28"/>
          <w:lang w:bidi="fa-IR"/>
        </w:rPr>
      </w:pPr>
      <w:r w:rsidRPr="00AB0B07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532EA964" wp14:editId="0EFDD3FB">
            <wp:extent cx="6097270" cy="3521075"/>
            <wp:effectExtent l="0" t="0" r="0" b="3175"/>
            <wp:docPr id="1563189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18968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B0DDE" w14:textId="77777777" w:rsidR="0071469B" w:rsidRDefault="0071469B" w:rsidP="0071469B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24CFFA68" w14:textId="77777777" w:rsidR="00056712" w:rsidRDefault="00056712" w:rsidP="00056712">
      <w:pPr>
        <w:bidi/>
        <w:jc w:val="both"/>
        <w:rPr>
          <w:rFonts w:cs="B Nazanin"/>
          <w:sz w:val="36"/>
          <w:szCs w:val="28"/>
          <w:lang w:bidi="fa-IR"/>
        </w:rPr>
      </w:pPr>
    </w:p>
    <w:p w14:paraId="59C6376E" w14:textId="77777777" w:rsidR="008D2A3F" w:rsidRDefault="008D2A3F" w:rsidP="008D2A3F">
      <w:pPr>
        <w:bidi/>
        <w:jc w:val="both"/>
        <w:rPr>
          <w:rFonts w:cs="B Nazanin"/>
          <w:sz w:val="36"/>
          <w:szCs w:val="28"/>
          <w:lang w:bidi="fa-IR"/>
        </w:rPr>
      </w:pPr>
    </w:p>
    <w:p w14:paraId="24495406" w14:textId="77777777" w:rsidR="008D2A3F" w:rsidRDefault="008D2A3F" w:rsidP="008D2A3F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CAC5111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99AA99C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7390059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994416C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3670DC79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402DD785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776472B6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48E0955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4B7F5E5D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5E2E0988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A2AC8C5" w14:textId="77777777" w:rsidR="00AB0B07" w:rsidRDefault="00AB0B07" w:rsidP="00AB0B0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7EEEB1A" w14:textId="77777777" w:rsidR="00AB0B07" w:rsidRDefault="00AB0B07" w:rsidP="00AB0B07">
      <w:pPr>
        <w:bidi/>
        <w:jc w:val="both"/>
        <w:rPr>
          <w:rFonts w:cs="B Nazanin"/>
          <w:sz w:val="36"/>
          <w:szCs w:val="28"/>
          <w:lang w:bidi="fa-IR"/>
        </w:rPr>
      </w:pPr>
    </w:p>
    <w:p w14:paraId="2C293496" w14:textId="77777777" w:rsidR="0085605C" w:rsidRPr="00242058" w:rsidRDefault="0085605C" w:rsidP="0085605C">
      <w:pPr>
        <w:bidi/>
        <w:rPr>
          <w:rFonts w:cs="B Nazanin"/>
          <w:b/>
          <w:bCs/>
          <w:sz w:val="44"/>
          <w:szCs w:val="28"/>
          <w:rtl/>
          <w:lang w:bidi="fa-IR"/>
        </w:rPr>
      </w:pPr>
      <w:r w:rsidRPr="00242058">
        <w:rPr>
          <w:rFonts w:cs="B Nazanin" w:hint="cs"/>
          <w:bCs/>
          <w:sz w:val="44"/>
          <w:szCs w:val="28"/>
          <w:rtl/>
          <w:lang w:bidi="fa-IR"/>
        </w:rPr>
        <w:lastRenderedPageBreak/>
        <w:t>تحلیل یکدهم دهانه</w:t>
      </w:r>
      <w:r>
        <w:rPr>
          <w:rFonts w:cs="B Nazanin" w:hint="cs"/>
          <w:bCs/>
          <w:sz w:val="44"/>
          <w:szCs w:val="28"/>
          <w:rtl/>
          <w:lang w:bidi="fa-IR"/>
        </w:rPr>
        <w:t xml:space="preserve"> و پرتال</w:t>
      </w:r>
    </w:p>
    <w:p w14:paraId="43D32021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F7764A4" wp14:editId="125CA71F">
            <wp:extent cx="6097270" cy="1332230"/>
            <wp:effectExtent l="0" t="0" r="0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47053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drawing>
          <wp:inline distT="0" distB="0" distL="0" distR="0" wp14:anchorId="078404F1" wp14:editId="6EBE3943">
            <wp:extent cx="4371975" cy="32004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5EDEE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drawing>
          <wp:inline distT="0" distB="0" distL="0" distR="0" wp14:anchorId="12A7A386" wp14:editId="4438F99C">
            <wp:extent cx="6097270" cy="2346998"/>
            <wp:effectExtent l="0" t="0" r="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234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58BC4" w14:textId="77777777" w:rsidR="0085605C" w:rsidRDefault="0085605C" w:rsidP="0085605C">
      <w:pPr>
        <w:bidi/>
        <w:jc w:val="center"/>
        <w:rPr>
          <w:rFonts w:cs="B Nazanin"/>
          <w:sz w:val="44"/>
          <w:szCs w:val="28"/>
          <w:rtl/>
          <w:lang w:bidi="fa-IR"/>
        </w:rPr>
      </w:pPr>
      <w:r w:rsidRPr="00916533">
        <w:rPr>
          <w:rFonts w:cs="B Nazanin"/>
          <w:noProof/>
          <w:sz w:val="44"/>
          <w:szCs w:val="28"/>
          <w:rtl/>
        </w:rPr>
        <w:lastRenderedPageBreak/>
        <w:drawing>
          <wp:inline distT="0" distB="0" distL="0" distR="0" wp14:anchorId="58CCBCC6" wp14:editId="4172CF5F">
            <wp:extent cx="6097270" cy="6018764"/>
            <wp:effectExtent l="0" t="0" r="0" b="127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601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EE51B" w14:textId="77777777" w:rsidR="00235307" w:rsidRDefault="00235307" w:rsidP="00235307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13E7A10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251EF0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197EC9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79190B8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3FF1A26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FF620A4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3A2F4F7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13B0EFF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1BB1518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7B7D4D8" wp14:editId="026D2A54">
            <wp:extent cx="4492625" cy="5422564"/>
            <wp:effectExtent l="0" t="0" r="3175" b="6985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7"/>
                    <a:srcRect t="18200"/>
                    <a:stretch/>
                  </pic:blipFill>
                  <pic:spPr bwMode="auto">
                    <a:xfrm>
                      <a:off x="0" y="0"/>
                      <a:ext cx="4494667" cy="5425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2505FF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/>
          <w:sz w:val="36"/>
          <w:szCs w:val="28"/>
          <w:lang w:bidi="fa-IR"/>
        </w:rPr>
        <w:t xml:space="preserve">Dead Loads </w:t>
      </w:r>
    </w:p>
    <w:p w14:paraId="6D9B885B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0FD8C5D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7110BB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8B67EA5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378B6B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C7E9C2D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53D03C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CEF5CAB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463DE07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tbl>
      <w:tblPr>
        <w:tblW w:w="6360" w:type="dxa"/>
        <w:jc w:val="center"/>
        <w:tblLook w:val="04A0" w:firstRow="1" w:lastRow="0" w:firstColumn="1" w:lastColumn="0" w:noHBand="0" w:noVBand="1"/>
      </w:tblPr>
      <w:tblGrid>
        <w:gridCol w:w="960"/>
        <w:gridCol w:w="1120"/>
        <w:gridCol w:w="1020"/>
        <w:gridCol w:w="1180"/>
        <w:gridCol w:w="1120"/>
        <w:gridCol w:w="960"/>
      </w:tblGrid>
      <w:tr w:rsidR="00A31053" w:rsidRPr="00447399" w14:paraId="7FD33772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46499CF1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lastRenderedPageBreak/>
              <w:t>ST6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1F89A8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2429.38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0C653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2402.85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54541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3394.89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EA60E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12E53FF4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19.2</w:t>
            </w:r>
          </w:p>
        </w:tc>
      </w:tr>
      <w:tr w:rsidR="00A31053" w:rsidRPr="00447399" w14:paraId="75615E37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5031F60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ST5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92BB64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2706.33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BB6A1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2682.15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A2D62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3586.3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BDBD9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47ADE61A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16</w:t>
            </w:r>
          </w:p>
        </w:tc>
      </w:tr>
      <w:tr w:rsidR="00A31053" w:rsidRPr="00447399" w14:paraId="10D8B585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33685DF7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ST4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FE93DA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2706.33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AE7B1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2682.15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172E70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3586.3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D8749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1B1BB418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12.8</w:t>
            </w:r>
          </w:p>
        </w:tc>
      </w:tr>
      <w:tr w:rsidR="00A31053" w:rsidRPr="00447399" w14:paraId="72BA1FEB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4B856A7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ST3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FFAF8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2706.33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FC00B8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2682.15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B459CE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3586.3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5E7D6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2FBD8D4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9.6</w:t>
            </w:r>
          </w:p>
        </w:tc>
      </w:tr>
      <w:tr w:rsidR="00A31053" w:rsidRPr="00447399" w14:paraId="0E7C49DA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9677194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ST2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08E49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2706.33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F4A09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2682.15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E7E1A3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3586.3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7DDB1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7390A0F8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6.4</w:t>
            </w:r>
          </w:p>
        </w:tc>
      </w:tr>
      <w:tr w:rsidR="00A31053" w:rsidRPr="00447399" w14:paraId="2A33E85C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5129D822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ST1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697C2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2706.33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8CEBB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2682.15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DFD34C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3586.3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9CBA6" w14:textId="77777777" w:rsidR="00A31053" w:rsidRPr="00447399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FC66C41" w14:textId="77777777" w:rsidR="00A31053" w:rsidRPr="00447399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447399">
              <w:rPr>
                <w:rFonts w:ascii="Calibri" w:hAnsi="Calibri" w:cs="Calibri"/>
                <w:color w:val="FFFFFF"/>
                <w:sz w:val="22"/>
                <w:szCs w:val="22"/>
              </w:rPr>
              <w:t>3.2</w:t>
            </w:r>
          </w:p>
        </w:tc>
      </w:tr>
    </w:tbl>
    <w:p w14:paraId="2465D6E2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1F15E30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53B73938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71AF4D5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30FD9369" wp14:editId="7788C878">
            <wp:extent cx="5294103" cy="5326380"/>
            <wp:effectExtent l="0" t="0" r="1905" b="762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l="7582" b="3741"/>
                    <a:stretch/>
                  </pic:blipFill>
                  <pic:spPr bwMode="auto">
                    <a:xfrm>
                      <a:off x="0" y="0"/>
                      <a:ext cx="5299024" cy="53313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2F60E7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/>
          <w:sz w:val="36"/>
          <w:szCs w:val="28"/>
          <w:lang w:bidi="fa-IR"/>
        </w:rPr>
        <w:t>Dead Load Analyze 0.1Span</w:t>
      </w:r>
    </w:p>
    <w:p w14:paraId="54A5495F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3FC97F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7801C89" w14:textId="6EDAB89C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/>
          <w:sz w:val="36"/>
          <w:szCs w:val="28"/>
          <w:lang w:bidi="fa-IR"/>
        </w:rPr>
        <w:lastRenderedPageBreak/>
        <w:t xml:space="preserve"> </w:t>
      </w:r>
    </w:p>
    <w:p w14:paraId="78D38D15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6D84C3F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AFF077C" wp14:editId="74CEE3EE">
            <wp:extent cx="3323225" cy="732790"/>
            <wp:effectExtent l="0" t="0" r="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9"/>
                    <a:srcRect t="56022"/>
                    <a:stretch/>
                  </pic:blipFill>
                  <pic:spPr bwMode="auto">
                    <a:xfrm>
                      <a:off x="0" y="0"/>
                      <a:ext cx="3333460" cy="735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F20334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9718E1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Roof Live Loads</w:t>
      </w:r>
    </w:p>
    <w:p w14:paraId="4465355D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9BD1A48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00B1108" wp14:editId="03992538">
            <wp:extent cx="3371850" cy="4098925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0"/>
                    <a:srcRect t="20161"/>
                    <a:stretch/>
                  </pic:blipFill>
                  <pic:spPr bwMode="auto">
                    <a:xfrm>
                      <a:off x="0" y="0"/>
                      <a:ext cx="3371850" cy="409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632C4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0F677B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Live Loads</w:t>
      </w:r>
    </w:p>
    <w:p w14:paraId="5A5BCAF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E869956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5CB53AC7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F9CC986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CEBDC5E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F71CEF3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D410272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596F21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0A390F3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C1D2115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tbl>
      <w:tblPr>
        <w:tblW w:w="6360" w:type="dxa"/>
        <w:jc w:val="center"/>
        <w:tblLook w:val="04A0" w:firstRow="1" w:lastRow="0" w:firstColumn="1" w:lastColumn="0" w:noHBand="0" w:noVBand="1"/>
      </w:tblPr>
      <w:tblGrid>
        <w:gridCol w:w="960"/>
        <w:gridCol w:w="1120"/>
        <w:gridCol w:w="1020"/>
        <w:gridCol w:w="1180"/>
        <w:gridCol w:w="1120"/>
        <w:gridCol w:w="960"/>
      </w:tblGrid>
      <w:tr w:rsidR="00A31053" w:rsidRPr="00817197" w14:paraId="15A3BCA6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048B168C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ST6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9C30EB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281.25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D5A66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277.5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51C947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417.75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A39AE9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D7AA89F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19.2</w:t>
            </w:r>
          </w:p>
        </w:tc>
      </w:tr>
      <w:tr w:rsidR="00A31053" w:rsidRPr="00817197" w14:paraId="30EFF832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4588DA89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ST5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9F48F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7EC51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19526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3B5B5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273ED7F7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16</w:t>
            </w:r>
          </w:p>
        </w:tc>
      </w:tr>
      <w:tr w:rsidR="00A31053" w:rsidRPr="00817197" w14:paraId="08BA2D81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01116B5D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ST4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79570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CD28E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639D4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51BE3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106B8AD8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12.8</w:t>
            </w:r>
          </w:p>
        </w:tc>
      </w:tr>
      <w:tr w:rsidR="00A31053" w:rsidRPr="00817197" w14:paraId="34E66D02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697067B5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85DE5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6BB8A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054A18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F82D98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0AFA06E0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9.6</w:t>
            </w:r>
          </w:p>
        </w:tc>
      </w:tr>
      <w:tr w:rsidR="00A31053" w:rsidRPr="00817197" w14:paraId="0B5FCB3F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06F0B0F5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55A0B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C29E5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0FFE1F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4D37C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46822F5D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6.4</w:t>
            </w:r>
          </w:p>
        </w:tc>
      </w:tr>
      <w:tr w:rsidR="00A31053" w:rsidRPr="00817197" w14:paraId="3F5186DC" w14:textId="77777777" w:rsidTr="00A31053">
        <w:trPr>
          <w:trHeight w:val="30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7504D5CC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ST1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0DBC2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9B7F96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370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A7CBA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0FC03D" w14:textId="77777777" w:rsidR="00A31053" w:rsidRPr="00817197" w:rsidRDefault="00A31053" w:rsidP="00810C01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000000"/>
            <w:noWrap/>
            <w:vAlign w:val="bottom"/>
            <w:hideMark/>
          </w:tcPr>
          <w:p w14:paraId="4E4EC7BD" w14:textId="77777777" w:rsidR="00A31053" w:rsidRPr="00817197" w:rsidRDefault="00A31053" w:rsidP="00810C01">
            <w:pPr>
              <w:jc w:val="center"/>
              <w:rPr>
                <w:rFonts w:ascii="Calibri" w:hAnsi="Calibri" w:cs="Calibri"/>
                <w:color w:val="FFFFFF"/>
                <w:sz w:val="22"/>
                <w:szCs w:val="22"/>
              </w:rPr>
            </w:pPr>
            <w:r w:rsidRPr="00817197">
              <w:rPr>
                <w:rFonts w:ascii="Calibri" w:hAnsi="Calibri" w:cs="Calibri"/>
                <w:color w:val="FFFFFF"/>
                <w:sz w:val="22"/>
                <w:szCs w:val="22"/>
              </w:rPr>
              <w:t>3.2</w:t>
            </w:r>
          </w:p>
        </w:tc>
      </w:tr>
    </w:tbl>
    <w:p w14:paraId="35AF80A9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8E7ABF6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2535897F" wp14:editId="57DEADD3">
            <wp:extent cx="5366385" cy="5372100"/>
            <wp:effectExtent l="0" t="0" r="5715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1"/>
                    <a:srcRect l="6753" b="3583"/>
                    <a:stretch/>
                  </pic:blipFill>
                  <pic:spPr bwMode="auto">
                    <a:xfrm>
                      <a:off x="0" y="0"/>
                      <a:ext cx="5368802" cy="5374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CCAAA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>
        <w:rPr>
          <w:rFonts w:cs="B Nazanin"/>
          <w:sz w:val="36"/>
          <w:szCs w:val="28"/>
          <w:lang w:bidi="fa-IR"/>
        </w:rPr>
        <w:t>Live Load Analyze 0.1Span</w:t>
      </w:r>
    </w:p>
    <w:p w14:paraId="691DA475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6326657" w14:textId="77777777" w:rsidR="00235307" w:rsidRDefault="00235307" w:rsidP="00A31053">
      <w:pPr>
        <w:bidi/>
        <w:rPr>
          <w:rFonts w:cs="B Nazanin"/>
          <w:sz w:val="36"/>
          <w:szCs w:val="28"/>
          <w:lang w:bidi="fa-IR"/>
        </w:rPr>
      </w:pPr>
    </w:p>
    <w:p w14:paraId="268CD978" w14:textId="77777777" w:rsidR="00341AB5" w:rsidRDefault="00341AB5" w:rsidP="00341AB5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47F9D79" w14:textId="77777777" w:rsidR="008E06D3" w:rsidRDefault="008E06D3" w:rsidP="00C053C7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 xml:space="preserve"> </w:t>
      </w:r>
      <w:r w:rsidRPr="008E06D3">
        <w:rPr>
          <w:rFonts w:cs="B Nazanin" w:hint="cs"/>
          <w:b/>
          <w:bCs/>
          <w:sz w:val="36"/>
          <w:szCs w:val="28"/>
          <w:rtl/>
          <w:lang w:bidi="fa-IR"/>
        </w:rPr>
        <w:t>طراحی سازه</w:t>
      </w:r>
    </w:p>
    <w:p w14:paraId="2EC8EC5F" w14:textId="77777777" w:rsidR="008E06D3" w:rsidRDefault="00C053C7" w:rsidP="00C66A39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برای طراحی سازه بایستی ابتدا شکل پذیری سازه را که برای سازه ما از نوع </w:t>
      </w:r>
      <w:r w:rsidR="00C66A39">
        <w:rPr>
          <w:rFonts w:cs="B Nazanin" w:hint="cs"/>
          <w:sz w:val="36"/>
          <w:szCs w:val="28"/>
          <w:u w:val="single"/>
          <w:rtl/>
          <w:lang w:bidi="fa-IR"/>
        </w:rPr>
        <w:t>متوسط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اختصاص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 و سپس طراحی را انجام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دهیم:</w:t>
      </w:r>
    </w:p>
    <w:p w14:paraId="6D20C1F0" w14:textId="77777777" w:rsidR="00C053C7" w:rsidRDefault="00073474" w:rsidP="00C053C7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FEC4726" wp14:editId="467245C9">
            <wp:extent cx="6097270" cy="5179060"/>
            <wp:effectExtent l="0" t="0" r="0" b="254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7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D14B1" w14:textId="77777777" w:rsidR="00C053C7" w:rsidRDefault="00C053C7" w:rsidP="00C053C7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CCF918F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20FEAD2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17B06C42" w14:textId="77777777" w:rsidR="00056712" w:rsidRDefault="00056712" w:rsidP="00056712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635DE04" w14:textId="77777777" w:rsidR="003F2EE6" w:rsidRDefault="003F2EE6" w:rsidP="003F2EE6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نسبت نیرو به ظرفیت ستون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های سازه سمت چپ</w:t>
      </w:r>
    </w:p>
    <w:p w14:paraId="3B932894" w14:textId="57E921CC" w:rsidR="00F50AA1" w:rsidRDefault="00F50AA1" w:rsidP="00624CCD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1788898A" w14:textId="203BFF98" w:rsidR="00F50AA1" w:rsidRDefault="00A31053" w:rsidP="00A31053">
      <w:pPr>
        <w:bidi/>
        <w:jc w:val="center"/>
        <w:rPr>
          <w:rFonts w:cs="B Nazanin"/>
          <w:sz w:val="36"/>
          <w:szCs w:val="28"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8C92DF4" wp14:editId="450EBA18">
            <wp:extent cx="6097270" cy="4056380"/>
            <wp:effectExtent l="0" t="0" r="0" b="1270"/>
            <wp:docPr id="21376305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630582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5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12974" w14:textId="77777777" w:rsidR="00056712" w:rsidRDefault="00F50AA1" w:rsidP="00F50AA1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>)</w:t>
      </w:r>
      <w:r w:rsidR="002D4479">
        <w:rPr>
          <w:rFonts w:cs="B Nazanin" w:hint="cs"/>
          <w:sz w:val="36"/>
          <w:szCs w:val="28"/>
          <w:rtl/>
          <w:lang w:bidi="fa-IR"/>
        </w:rPr>
        <w:t xml:space="preserve"> </w:t>
      </w:r>
      <w:r w:rsidR="002D4479">
        <w:rPr>
          <w:rFonts w:hint="cs"/>
          <w:sz w:val="36"/>
          <w:szCs w:val="28"/>
          <w:rtl/>
          <w:lang w:bidi="fa-IR"/>
        </w:rPr>
        <w:t>–</w:t>
      </w:r>
      <w:r w:rsidR="002D4479"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2D4479" w:rsidRPr="002D4479">
        <w:rPr>
          <w:rFonts w:cs="B Nazanin"/>
          <w:sz w:val="28"/>
          <w:szCs w:val="22"/>
          <w:lang w:bidi="fa-IR"/>
        </w:rPr>
        <w:t>A</w:t>
      </w:r>
    </w:p>
    <w:p w14:paraId="7E3D9013" w14:textId="25C262F5" w:rsidR="002D4479" w:rsidRDefault="002D4479" w:rsidP="00A31053">
      <w:pPr>
        <w:bidi/>
        <w:rPr>
          <w:rFonts w:cs="B Nazanin"/>
          <w:sz w:val="36"/>
          <w:szCs w:val="28"/>
          <w:rtl/>
          <w:lang w:bidi="fa-IR"/>
        </w:rPr>
      </w:pPr>
    </w:p>
    <w:p w14:paraId="1ACD31F3" w14:textId="247AED85" w:rsidR="00991E81" w:rsidRDefault="00A31053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1AF6C4FC" wp14:editId="353CE59D">
            <wp:extent cx="6097270" cy="4064635"/>
            <wp:effectExtent l="0" t="0" r="0" b="0"/>
            <wp:docPr id="5161679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167943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6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1F34B" w14:textId="77777777" w:rsidR="00195E12" w:rsidRDefault="00195E12" w:rsidP="00195E12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B</w:t>
      </w:r>
    </w:p>
    <w:p w14:paraId="5E3FD103" w14:textId="2D5B0E4C" w:rsidR="00195E12" w:rsidRDefault="00195E12" w:rsidP="00A31053">
      <w:pPr>
        <w:bidi/>
        <w:rPr>
          <w:rFonts w:cs="B Nazanin"/>
          <w:sz w:val="36"/>
          <w:szCs w:val="28"/>
          <w:rtl/>
          <w:lang w:bidi="fa-IR"/>
        </w:rPr>
      </w:pPr>
    </w:p>
    <w:p w14:paraId="514256B3" w14:textId="2380C0FC" w:rsidR="00730E58" w:rsidRDefault="00A31053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1D784FAD" wp14:editId="06116D00">
            <wp:extent cx="6097270" cy="4029710"/>
            <wp:effectExtent l="0" t="0" r="0" b="8890"/>
            <wp:docPr id="19115665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566565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4FF78" w14:textId="77777777" w:rsidR="00730E58" w:rsidRDefault="00730E58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C</w:t>
      </w:r>
    </w:p>
    <w:p w14:paraId="4FC994C1" w14:textId="2F11ABCD" w:rsidR="00991E81" w:rsidRDefault="00A31053" w:rsidP="00991E81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53F8A3AD" wp14:editId="595B23DA">
            <wp:extent cx="6097270" cy="4050030"/>
            <wp:effectExtent l="0" t="0" r="0" b="7620"/>
            <wp:docPr id="1754766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766467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5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88B03" w14:textId="296B9AC0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D</w:t>
      </w:r>
    </w:p>
    <w:p w14:paraId="0F8BC2B0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CFCBCF2" w14:textId="436CF82B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46796329" wp14:editId="1FAF9E8F">
            <wp:extent cx="6097270" cy="4091940"/>
            <wp:effectExtent l="0" t="0" r="0" b="3810"/>
            <wp:docPr id="2519205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920572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84A73" w14:textId="7EBD9673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E</w:t>
      </w:r>
    </w:p>
    <w:p w14:paraId="7678A9A6" w14:textId="77777777" w:rsidR="00A31053" w:rsidRDefault="00A31053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35C9B31" w14:textId="77777777" w:rsidR="00991E81" w:rsidRDefault="00991E81" w:rsidP="00A02BBF">
      <w:pPr>
        <w:bidi/>
        <w:rPr>
          <w:rFonts w:cs="B Nazanin"/>
          <w:sz w:val="36"/>
          <w:szCs w:val="28"/>
          <w:rtl/>
          <w:lang w:bidi="fa-IR"/>
        </w:rPr>
      </w:pPr>
    </w:p>
    <w:p w14:paraId="12BA4992" w14:textId="77777777" w:rsidR="00730E58" w:rsidRDefault="00730E58" w:rsidP="00730E5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FA5244F" w14:textId="77777777" w:rsidR="00070699" w:rsidRDefault="00070699" w:rsidP="00070699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D6E9C00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76399C6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30EF861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05B6499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D2F26BD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4EDDC62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42C4629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18C7354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4312E97" w14:textId="77777777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40DCD1E" w14:textId="77777777" w:rsidR="00A5043B" w:rsidRDefault="00A5043B" w:rsidP="00A31053">
      <w:pPr>
        <w:bidi/>
        <w:rPr>
          <w:rFonts w:cs="B Nazanin"/>
          <w:sz w:val="36"/>
          <w:szCs w:val="28"/>
          <w:rtl/>
          <w:lang w:bidi="fa-IR"/>
        </w:rPr>
      </w:pPr>
    </w:p>
    <w:p w14:paraId="27B07433" w14:textId="6F603EF9" w:rsidR="00070699" w:rsidRDefault="00A5043B" w:rsidP="00A31053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نسبت نیرو به ظرفیت ستون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های سازه سمت راست</w:t>
      </w:r>
      <w:r w:rsidR="00A31053">
        <w:rPr>
          <w:rFonts w:cs="B Nazanin" w:hint="cs"/>
          <w:sz w:val="36"/>
          <w:szCs w:val="28"/>
          <w:rtl/>
          <w:lang w:bidi="fa-IR"/>
        </w:rPr>
        <w:t xml:space="preserve"> بالا</w:t>
      </w:r>
    </w:p>
    <w:p w14:paraId="37668E10" w14:textId="77777777" w:rsidR="00070699" w:rsidRDefault="00070699" w:rsidP="00070699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464C4DD" w14:textId="78202175" w:rsidR="00070699" w:rsidRDefault="00A31053" w:rsidP="00070699">
      <w:pPr>
        <w:bidi/>
        <w:jc w:val="center"/>
        <w:rPr>
          <w:rFonts w:cs="B Nazanin"/>
          <w:sz w:val="36"/>
          <w:szCs w:val="28"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03B07E71" wp14:editId="24EF6F1F">
            <wp:extent cx="4351397" cy="5867908"/>
            <wp:effectExtent l="0" t="0" r="0" b="0"/>
            <wp:docPr id="15095350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535048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351397" cy="586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564F" w14:textId="79FFCD6C" w:rsidR="00A5043B" w:rsidRDefault="00A5043B" w:rsidP="00A5043B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A31053">
        <w:rPr>
          <w:rFonts w:cs="B Nazanin"/>
          <w:sz w:val="28"/>
          <w:szCs w:val="22"/>
          <w:lang w:bidi="fa-IR"/>
        </w:rPr>
        <w:t>F</w:t>
      </w:r>
    </w:p>
    <w:p w14:paraId="02028B99" w14:textId="5A5CD2E9" w:rsidR="00B432F8" w:rsidRDefault="00B432F8" w:rsidP="00B432F8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6B2230E" w14:textId="72B8DAB6" w:rsidR="00B432F8" w:rsidRDefault="00A31053" w:rsidP="00B432F8">
      <w:pPr>
        <w:tabs>
          <w:tab w:val="left" w:pos="1127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38AB6789" wp14:editId="22AFD082">
            <wp:extent cx="4153260" cy="5814564"/>
            <wp:effectExtent l="0" t="0" r="0" b="0"/>
            <wp:docPr id="18061024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102402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153260" cy="5814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7ABF3" w14:textId="5D730A02" w:rsidR="00B432F8" w:rsidRDefault="00B432F8" w:rsidP="00B432F8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A31053">
        <w:rPr>
          <w:rFonts w:cs="B Nazanin"/>
          <w:lang w:bidi="fa-IR"/>
        </w:rPr>
        <w:t>G</w:t>
      </w:r>
    </w:p>
    <w:p w14:paraId="386F944D" w14:textId="77777777" w:rsidR="00B432F8" w:rsidRDefault="00B432F8" w:rsidP="00A31053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2B992724" w14:textId="69F5A43E" w:rsidR="00B432F8" w:rsidRDefault="00A31053" w:rsidP="00B432F8">
      <w:pPr>
        <w:tabs>
          <w:tab w:val="left" w:pos="1127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0FAACFF8" wp14:editId="26F927B9">
            <wp:extent cx="4198984" cy="5890770"/>
            <wp:effectExtent l="0" t="0" r="0" b="0"/>
            <wp:docPr id="14494960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9607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198984" cy="589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F4966" w14:textId="267E91A2" w:rsidR="00B432F8" w:rsidRDefault="00B432F8" w:rsidP="00B432F8">
      <w:pPr>
        <w:bidi/>
        <w:jc w:val="center"/>
        <w:rPr>
          <w:rFonts w:cs="B Nazanin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A31053">
        <w:rPr>
          <w:rFonts w:cs="B Nazanin"/>
          <w:lang w:bidi="fa-IR"/>
        </w:rPr>
        <w:t>H</w:t>
      </w:r>
    </w:p>
    <w:p w14:paraId="072FA62D" w14:textId="3E8D0DE7" w:rsidR="00B432F8" w:rsidRDefault="00B432F8" w:rsidP="00B432F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A06B0D6" w14:textId="2D67509F" w:rsidR="006A0598" w:rsidRDefault="00A31053" w:rsidP="006A0598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A31053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F8CBFC5" wp14:editId="05A5EADF">
            <wp:extent cx="4176122" cy="5867908"/>
            <wp:effectExtent l="0" t="0" r="0" b="0"/>
            <wp:docPr id="6200164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16456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176122" cy="586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AED30" w14:textId="524702B1" w:rsidR="006A0598" w:rsidRDefault="006A0598" w:rsidP="006A0598">
      <w:pPr>
        <w:bidi/>
        <w:jc w:val="center"/>
        <w:rPr>
          <w:rFonts w:cs="B Nazanin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A31053">
        <w:rPr>
          <w:rFonts w:cs="B Nazanin"/>
          <w:lang w:bidi="fa-IR"/>
        </w:rPr>
        <w:t>I</w:t>
      </w:r>
    </w:p>
    <w:p w14:paraId="072A366A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9762A3D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53F6D08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D46A3F3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A0C652A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891C577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2B512B77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63FD47C6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06B76514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4AD6431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7142DF03" w14:textId="77777777" w:rsidR="00A31053" w:rsidRDefault="00A31053" w:rsidP="00A31053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نسبت نیرو به ظرفیت ستون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های سازه سمت راست بالا</w:t>
      </w:r>
    </w:p>
    <w:p w14:paraId="7694CDED" w14:textId="189556E1" w:rsidR="00A31053" w:rsidRDefault="00F23099" w:rsidP="00A31053">
      <w:pPr>
        <w:bidi/>
        <w:jc w:val="center"/>
        <w:rPr>
          <w:rFonts w:cs="B Nazanin"/>
          <w:sz w:val="36"/>
          <w:szCs w:val="28"/>
          <w:lang w:bidi="fa-IR"/>
        </w:rPr>
      </w:pPr>
      <w:r w:rsidRPr="00F23099">
        <w:rPr>
          <w:rFonts w:cs="B Nazanin"/>
          <w:noProof/>
          <w:sz w:val="36"/>
          <w:szCs w:val="28"/>
          <w:rtl/>
          <w:lang w:bidi="fa-IR"/>
        </w:rPr>
        <w:drawing>
          <wp:inline distT="0" distB="0" distL="0" distR="0" wp14:anchorId="3432BC8C" wp14:editId="1978134A">
            <wp:extent cx="5387807" cy="4846740"/>
            <wp:effectExtent l="0" t="0" r="3810" b="0"/>
            <wp:docPr id="5198346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834695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387807" cy="484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904B6" w14:textId="2AD2DDD4" w:rsidR="00A31053" w:rsidRDefault="00A31053" w:rsidP="00A31053">
      <w:pPr>
        <w:bidi/>
        <w:jc w:val="center"/>
        <w:rPr>
          <w:rFonts w:cs="B Nazanin"/>
          <w:sz w:val="28"/>
          <w:szCs w:val="22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sz w:val="28"/>
          <w:szCs w:val="22"/>
          <w:lang w:bidi="fa-IR"/>
        </w:rPr>
        <w:t>F</w:t>
      </w:r>
    </w:p>
    <w:p w14:paraId="182528A8" w14:textId="5074AF30" w:rsidR="00A31053" w:rsidRDefault="00F23099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F23099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27719AFB" wp14:editId="4C536128">
            <wp:extent cx="5380186" cy="4816257"/>
            <wp:effectExtent l="0" t="0" r="0" b="3810"/>
            <wp:docPr id="1402139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139613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380186" cy="4816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56A81C" w14:textId="77777777" w:rsidR="00A31053" w:rsidRDefault="00A31053" w:rsidP="00A31053">
      <w:pPr>
        <w:bidi/>
        <w:jc w:val="center"/>
        <w:rPr>
          <w:rFonts w:cs="B Nazanin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G</w:t>
      </w:r>
    </w:p>
    <w:p w14:paraId="54AB9FD1" w14:textId="02FA8A99" w:rsidR="00A31053" w:rsidRDefault="00F23099" w:rsidP="00A31053">
      <w:pPr>
        <w:bidi/>
        <w:jc w:val="center"/>
        <w:rPr>
          <w:rFonts w:cs="B Nazanin"/>
          <w:sz w:val="36"/>
          <w:szCs w:val="28"/>
          <w:rtl/>
          <w:lang w:bidi="fa-IR"/>
        </w:rPr>
      </w:pPr>
      <w:r w:rsidRPr="00F23099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60A3B784" wp14:editId="03C43C0B">
            <wp:extent cx="5349704" cy="4801016"/>
            <wp:effectExtent l="0" t="0" r="3810" b="0"/>
            <wp:docPr id="17542965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296537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349704" cy="480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C2CE4" w14:textId="77777777" w:rsidR="00A31053" w:rsidRDefault="00A31053" w:rsidP="00A31053">
      <w:pPr>
        <w:bidi/>
        <w:jc w:val="center"/>
        <w:rPr>
          <w:rFonts w:cs="B Nazanin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>
        <w:rPr>
          <w:rFonts w:cs="B Nazanin"/>
          <w:lang w:bidi="fa-IR"/>
        </w:rPr>
        <w:t>H</w:t>
      </w:r>
    </w:p>
    <w:p w14:paraId="4AE980EB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1B9B4823" w14:textId="12AA2963" w:rsidR="00A31053" w:rsidRDefault="00F23099" w:rsidP="00A31053">
      <w:pPr>
        <w:bidi/>
        <w:jc w:val="center"/>
        <w:rPr>
          <w:rFonts w:cs="B Nazanin"/>
          <w:sz w:val="36"/>
          <w:szCs w:val="28"/>
          <w:lang w:bidi="fa-IR"/>
        </w:rPr>
      </w:pPr>
      <w:r w:rsidRPr="00F23099">
        <w:rPr>
          <w:rFonts w:cs="B Nazanin"/>
          <w:noProof/>
          <w:sz w:val="36"/>
          <w:szCs w:val="28"/>
          <w:rtl/>
          <w:lang w:bidi="fa-IR"/>
        </w:rPr>
        <w:lastRenderedPageBreak/>
        <w:drawing>
          <wp:inline distT="0" distB="0" distL="0" distR="0" wp14:anchorId="25026959" wp14:editId="68903F84">
            <wp:extent cx="5387807" cy="4877223"/>
            <wp:effectExtent l="0" t="0" r="3810" b="0"/>
            <wp:docPr id="3476357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35759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387807" cy="4877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CBA92" w14:textId="685F5E04" w:rsidR="00A31053" w:rsidRDefault="00A31053" w:rsidP="00A31053">
      <w:pPr>
        <w:bidi/>
        <w:jc w:val="center"/>
        <w:rPr>
          <w:rFonts w:cs="B Nazanin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نسبت نیرو به ظرفیت مقاطع (</w:t>
      </w:r>
      <w:r w:rsidRPr="00F50AA1">
        <w:rPr>
          <w:rFonts w:asciiTheme="majorBidi" w:hAnsiTheme="majorBidi" w:cstheme="majorBidi"/>
          <w:lang w:bidi="fa-IR"/>
        </w:rPr>
        <w:t>Ratio</w:t>
      </w:r>
      <w:r>
        <w:rPr>
          <w:rFonts w:cs="B Nazanin" w:hint="cs"/>
          <w:sz w:val="36"/>
          <w:szCs w:val="28"/>
          <w:rtl/>
          <w:lang w:bidi="fa-IR"/>
        </w:rPr>
        <w:t xml:space="preserve">) </w:t>
      </w:r>
      <w:r>
        <w:rPr>
          <w:rFonts w:hint="cs"/>
          <w:sz w:val="36"/>
          <w:szCs w:val="28"/>
          <w:rtl/>
          <w:lang w:bidi="fa-IR"/>
        </w:rPr>
        <w:t>–</w:t>
      </w:r>
      <w:r>
        <w:rPr>
          <w:rFonts w:cs="B Nazanin" w:hint="cs"/>
          <w:sz w:val="36"/>
          <w:szCs w:val="28"/>
          <w:rtl/>
          <w:lang w:bidi="fa-IR"/>
        </w:rPr>
        <w:t xml:space="preserve"> قاب </w:t>
      </w:r>
      <w:r w:rsidR="00F23099">
        <w:rPr>
          <w:rFonts w:cs="B Nazanin"/>
          <w:lang w:bidi="fa-IR"/>
        </w:rPr>
        <w:t>J</w:t>
      </w:r>
    </w:p>
    <w:p w14:paraId="7B039E65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54E07F87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lang w:bidi="fa-IR"/>
        </w:rPr>
      </w:pPr>
    </w:p>
    <w:p w14:paraId="43893B2E" w14:textId="77777777" w:rsidR="006A0598" w:rsidRDefault="006A0598" w:rsidP="006A0598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02B02516" w14:textId="77777777" w:rsidR="00B432F8" w:rsidRDefault="00B432F8" w:rsidP="00B432F8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705B7571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6CA37653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ACA74B5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1412C393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A507CEF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6CCD94F0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5DA4BADF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4759A5B7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A8B7A82" w14:textId="77777777" w:rsidR="0050358D" w:rsidRPr="00FA11C3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center"/>
        <w:rPr>
          <w:rFonts w:ascii="Calibri" w:eastAsia="Calibri" w:hAnsi="Calibri" w:cs="B Nazanin"/>
          <w:sz w:val="36"/>
          <w:szCs w:val="36"/>
          <w:rtl/>
          <w:lang w:bidi="fa-IR"/>
        </w:rPr>
      </w:pPr>
      <w:r w:rsidRPr="00FA11C3">
        <w:rPr>
          <w:rFonts w:ascii="Calibri" w:eastAsia="Calibri" w:hAnsi="Calibri" w:cs="B Nazanin" w:hint="cs"/>
          <w:sz w:val="36"/>
          <w:szCs w:val="36"/>
          <w:rtl/>
          <w:lang w:bidi="fa-IR"/>
        </w:rPr>
        <w:lastRenderedPageBreak/>
        <w:t>طراحی دستی اعضا:</w:t>
      </w:r>
    </w:p>
    <w:p w14:paraId="13E7ABF1" w14:textId="77777777" w:rsidR="0050358D" w:rsidRPr="00FA11C3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center"/>
        <w:rPr>
          <w:rFonts w:ascii="Calibri" w:eastAsia="Calibri" w:hAnsi="Calibri" w:cs="B Nazanin"/>
          <w:sz w:val="36"/>
          <w:szCs w:val="36"/>
          <w:rtl/>
          <w:lang w:bidi="fa-IR"/>
        </w:rPr>
      </w:pPr>
      <w:r w:rsidRPr="00FA11C3">
        <w:rPr>
          <w:rFonts w:ascii="Calibri" w:eastAsia="Calibri" w:hAnsi="Calibri" w:cs="B Nazanin" w:hint="cs"/>
          <w:sz w:val="36"/>
          <w:szCs w:val="36"/>
          <w:rtl/>
          <w:lang w:bidi="fa-IR"/>
        </w:rPr>
        <w:t>طراحی تیر برای بارهای خمشی وارده</w:t>
      </w:r>
    </w:p>
    <w:p w14:paraId="3AA667D0" w14:textId="41638132" w:rsidR="0050358D" w:rsidRPr="00FA11C3" w:rsidRDefault="0050358D" w:rsidP="00F23099">
      <w:pPr>
        <w:bidi/>
        <w:spacing w:line="360" w:lineRule="auto"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 w:rsidRPr="00FA11C3">
        <w:rPr>
          <w:rFonts w:ascii="Calibri" w:eastAsia="Calibri" w:hAnsi="Calibri" w:cs="B Nazanin" w:hint="cs"/>
          <w:sz w:val="28"/>
          <w:szCs w:val="28"/>
          <w:rtl/>
          <w:lang w:bidi="fa-IR"/>
        </w:rPr>
        <w:t>برای این منظور از نتایج نرم افزار استفاده کرده و آنها را با نتایج دستی کنترل خواهیم نمود که برای نمونه یک تیر انتخاب شده که نتایج آن برای خمش در زیر آورده شده است:</w:t>
      </w:r>
    </w:p>
    <w:p w14:paraId="1CE95EF2" w14:textId="77777777" w:rsidR="0050358D" w:rsidRPr="00FA11C3" w:rsidRDefault="0050358D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</w:p>
    <w:p w14:paraId="3FEC2F39" w14:textId="77777777" w:rsidR="0050358D" w:rsidRPr="00FA11C3" w:rsidRDefault="0050358D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</w:p>
    <w:p w14:paraId="62DC7838" w14:textId="77777777" w:rsidR="0050358D" w:rsidRPr="00FA11C3" w:rsidRDefault="00F85B1B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203FAA2" wp14:editId="6DB2DD1C">
            <wp:extent cx="6097270" cy="1709420"/>
            <wp:effectExtent l="0" t="0" r="0" b="5080"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CE65E" w14:textId="77777777" w:rsidR="0050358D" w:rsidRDefault="0050358D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 w:rsidRPr="00FA11C3">
        <w:rPr>
          <w:rFonts w:ascii="Calibri" w:eastAsia="Calibri" w:hAnsi="Calibri" w:cs="B Nazanin" w:hint="cs"/>
          <w:sz w:val="28"/>
          <w:szCs w:val="28"/>
          <w:rtl/>
          <w:lang w:bidi="fa-IR"/>
        </w:rPr>
        <w:t>در ابتدا از نتایج برداشته شده بایستی مقادیر لنگر منفی را برداشت نموده که در شکل فوق مشخص است:</w:t>
      </w:r>
    </w:p>
    <w:p w14:paraId="071E7ED1" w14:textId="77777777" w:rsidR="0050358D" w:rsidRPr="00CD3554" w:rsidRDefault="0050358D" w:rsidP="00F85B1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right"/>
        <w:rPr>
          <w:rFonts w:cs="B Nazanin"/>
          <w:sz w:val="28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=-5273350.22 kgf.cm</m:t>
          </m:r>
        </m:oMath>
      </m:oMathPara>
    </w:p>
    <w:p w14:paraId="37F3C329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lang w:bidi="fa-IR"/>
        </w:rPr>
      </w:pPr>
    </w:p>
    <w:p w14:paraId="1D92CE51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همچنین مقادیر تنش تسلیم آرماتورها و مقاومت فشاری بتن به شرح زیر می</w:t>
      </w:r>
      <w:r w:rsidRPr="00CD3554">
        <w:rPr>
          <w:rFonts w:cs="B Nazanin"/>
          <w:sz w:val="28"/>
          <w:szCs w:val="28"/>
          <w:rtl/>
          <w:lang w:bidi="fa-IR"/>
        </w:rPr>
        <w:softHyphen/>
      </w:r>
      <w:r w:rsidRPr="00CD3554">
        <w:rPr>
          <w:rFonts w:cs="B Nazanin" w:hint="cs"/>
          <w:sz w:val="28"/>
          <w:szCs w:val="28"/>
          <w:rtl/>
          <w:lang w:bidi="fa-IR"/>
        </w:rPr>
        <w:t>باشد:</w:t>
      </w:r>
    </w:p>
    <w:p w14:paraId="2401CBC6" w14:textId="77777777" w:rsidR="0050358D" w:rsidRPr="00CD3554" w:rsidRDefault="00000000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=250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=4000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cm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</m:oMathPara>
    </w:p>
    <w:p w14:paraId="73F3364E" w14:textId="77777777" w:rsidR="0050358D" w:rsidRPr="00CD3554" w:rsidRDefault="0050358D" w:rsidP="0050358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ابعاد مقطع نیز بصورت زیر خواهد بود:</w:t>
      </w:r>
    </w:p>
    <w:p w14:paraId="54774432" w14:textId="77777777" w:rsidR="0050358D" w:rsidRPr="00FA11C3" w:rsidRDefault="00F51FC2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1D9673A" wp14:editId="0C59BD6B">
            <wp:extent cx="6097270" cy="1735455"/>
            <wp:effectExtent l="0" t="0" r="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73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027B9" w14:textId="77777777" w:rsidR="0050358D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lastRenderedPageBreak/>
        <w:t xml:space="preserve">عمق موثر ( </w:t>
      </w:r>
      <w:r w:rsidRPr="00CD3554">
        <w:rPr>
          <w:rFonts w:eastAsiaTheme="minorEastAsia" w:cs="B Nazanin"/>
          <w:sz w:val="28"/>
          <w:szCs w:val="28"/>
          <w:lang w:bidi="fa-IR"/>
        </w:rPr>
        <w:t>d</w:t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 xml:space="preserve"> ) برابر است با فاصله مرکز دورترین آرماتور کششی مقطع تا دورترین تار فشاری مقطع که در قسمت فوق محاسبه گردید.</w:t>
      </w:r>
    </w:p>
    <w:p w14:paraId="1580E430" w14:textId="77777777" w:rsidR="0050358D" w:rsidRPr="00FA11C3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0CBEC235" w14:textId="77777777" w:rsidR="0050358D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در این مرحله لازم است تا کنترل های لازم را انجام دهیم تا ببینیم مقطع را بایستی بصورت تک آرمه یا دوبل آرمه طراحی کنیم:</w:t>
      </w:r>
    </w:p>
    <w:p w14:paraId="0D2D2AA6" w14:textId="77777777" w:rsidR="0050358D" w:rsidRPr="00CD3554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18C9C90C" w14:textId="77777777" w:rsidR="0050358D" w:rsidRPr="00CD3554" w:rsidRDefault="0050358D" w:rsidP="0050358D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 xml:space="preserve">طراحی بر اساس آئین نامه </w:t>
      </w:r>
      <w:r w:rsidRPr="00CD3554">
        <w:rPr>
          <w:rFonts w:eastAsiaTheme="minorEastAsia" w:cs="B Nazanin"/>
          <w:sz w:val="28"/>
          <w:szCs w:val="28"/>
          <w:lang w:bidi="fa-IR"/>
        </w:rPr>
        <w:t>ACI318-14</w:t>
      </w:r>
    </w:p>
    <w:p w14:paraId="10328151" w14:textId="77777777" w:rsidR="0050358D" w:rsidRPr="00CD3554" w:rsidRDefault="0050358D" w:rsidP="0050358D">
      <w:pPr>
        <w:bidi/>
        <w:jc w:val="center"/>
        <w:rPr>
          <w:rFonts w:cs="B Nazanin"/>
          <w:sz w:val="28"/>
          <w:szCs w:val="28"/>
          <w:rtl/>
          <w:lang w:bidi="fa-IR"/>
        </w:rPr>
      </w:pPr>
      <w:r w:rsidRPr="00CD3554">
        <w:rPr>
          <w:noProof/>
        </w:rPr>
        <w:drawing>
          <wp:inline distT="0" distB="0" distL="0" distR="0" wp14:anchorId="69C45ED4" wp14:editId="2D76DB40">
            <wp:extent cx="5732145" cy="2170430"/>
            <wp:effectExtent l="0" t="0" r="1905" b="1270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7BD7D" w14:textId="77777777" w:rsidR="0050358D" w:rsidRPr="00CD3554" w:rsidRDefault="0050358D" w:rsidP="0050358D">
      <w:pPr>
        <w:bidi/>
        <w:spacing w:after="200" w:line="276" w:lineRule="auto"/>
        <w:contextualSpacing/>
        <w:rPr>
          <w:rFonts w:cs="B Nazanin"/>
          <w:sz w:val="28"/>
          <w:szCs w:val="28"/>
          <w:lang w:bidi="fa-IR"/>
        </w:rPr>
      </w:pPr>
      <w:r w:rsidRPr="00CD3554">
        <w:rPr>
          <w:rFonts w:cs="B Nazanin" w:hint="cs"/>
          <w:sz w:val="28"/>
          <w:szCs w:val="28"/>
          <w:rtl/>
          <w:lang w:bidi="fa-IR"/>
        </w:rPr>
        <w:t>طراحی برای لنگر منفی</w:t>
      </w:r>
    </w:p>
    <w:p w14:paraId="644D6609" w14:textId="77777777" w:rsidR="0050358D" w:rsidRPr="00FA11C3" w:rsidRDefault="0050358D" w:rsidP="00F51FC2">
      <w:pPr>
        <w:bidi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a=d-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 w:cs="B Nazanin"/>
                              <w:sz w:val="28"/>
                              <w:szCs w:val="28"/>
                              <w:lang w:bidi="fa-IR"/>
                            </w:rPr>
                            <m:t>u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0.85</m:t>
                  </m:r>
                  <m:sSubSup>
                    <m:sSubSup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  <m:sup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'</m:t>
                      </m:r>
                    </m:sup>
                  </m:sSub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∅b</m:t>
                  </m:r>
                </m:den>
              </m:f>
            </m:e>
          </m:rad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br/>
          </m:r>
        </m:oMath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a=58-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58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2×</m:t>
                  </m:r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d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 xml:space="preserve"> -5273350.22</m:t>
                      </m:r>
                    </m:e>
                  </m:d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0.85×250×0.9×45</m:t>
                  </m:r>
                </m:den>
              </m:f>
            </m:e>
          </m:rad>
          <m:r>
            <w:rPr>
              <w:rFonts w:ascii="Cambria Math" w:hAnsi="Cambria Math" w:cs="B Nazanin"/>
              <w:sz w:val="28"/>
              <w:szCs w:val="28"/>
              <w:lang w:bidi="fa-IR"/>
            </w:rPr>
            <m:t>=11.76 cm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br/>
          </m:r>
        </m:oMath>
        <m:oMath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w:br/>
          </m:r>
        </m:oMath>
        <m:oMath>
          <m:sSub>
            <m:sSubPr>
              <m:ctrlPr>
                <w:rPr>
                  <w:rFonts w:ascii="Cambria Math" w:hAnsi="Cambria Math" w:cs="Cambria Math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Cambria Math" w:hint="cs"/>
                  <w:sz w:val="28"/>
                  <w:szCs w:val="28"/>
                  <w:rtl/>
                  <w:lang w:bidi="fa-IR"/>
                </w:rPr>
                <m:t>β</m:t>
              </m:r>
            </m:e>
            <m:sub>
              <m:r>
                <w:rPr>
                  <w:rFonts w:ascii="Cambria Math" w:hAnsi="Cambria Math" w:cs="Cambria Math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=0.85    </m:t>
          </m:r>
        </m:oMath>
      </m:oMathPara>
    </w:p>
    <w:p w14:paraId="08504A67" w14:textId="77777777" w:rsidR="0050358D" w:rsidRPr="00FA11C3" w:rsidRDefault="0050358D" w:rsidP="00F51FC2">
      <w:pP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c=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β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11.76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0.85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=13.84 cm</m:t>
          </m:r>
        </m:oMath>
      </m:oMathPara>
    </w:p>
    <w:p w14:paraId="0B4310D0" w14:textId="77777777" w:rsidR="0050358D" w:rsidRPr="00CD3554" w:rsidRDefault="00000000" w:rsidP="0050358D">
      <w:pPr>
        <w:bidi/>
        <w:jc w:val="both"/>
        <w:rPr>
          <w:rFonts w:eastAsiaTheme="minorEastAsia" w:cs="B Nazanin"/>
          <w:sz w:val="28"/>
          <w:szCs w:val="28"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u</m:t>
                      </m:r>
                    </m:sub>
                    <m:sup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-</m:t>
                      </m:r>
                    </m:sup>
                  </m:sSubSup>
                </m:e>
              </m:d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∅</m:t>
              </m:r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d-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den>
          </m:f>
        </m:oMath>
      </m:oMathPara>
    </w:p>
    <w:p w14:paraId="26E8A24D" w14:textId="77777777" w:rsidR="0050358D" w:rsidRPr="00CD3554" w:rsidRDefault="00000000" w:rsidP="00F51FC2">
      <w:pPr>
        <w:bidi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Sup>
            <m:sSub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s</m:t>
              </m:r>
            </m:sub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-</m:t>
              </m:r>
            </m:sup>
          </m:sSubSup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-5273350.22</m:t>
                  </m:r>
                </m:e>
              </m:d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0.9×4000×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58-</m:t>
                  </m:r>
                  <m:f>
                    <m:fPr>
                      <m:ctrlPr>
                        <w:rPr>
                          <w:rFonts w:ascii="Cambria Math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11.76</m:t>
                      </m:r>
                    </m:num>
                    <m:den>
                      <m:r>
                        <w:rPr>
                          <w:rFonts w:ascii="Cambria Math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=28.1 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45A73A4A" w14:textId="77777777" w:rsidR="0050358D" w:rsidRPr="00FA11C3" w:rsidRDefault="00676787" w:rsidP="0050358D">
      <w:pPr>
        <w:bidi/>
        <w:jc w:val="both"/>
        <w:rPr>
          <w:rFonts w:ascii="Calibri" w:eastAsia="Calibri" w:hAnsi="Calibri" w:cs="B Nazanin"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C5F48D" wp14:editId="1C4397F2">
            <wp:extent cx="5572125" cy="1390650"/>
            <wp:effectExtent l="0" t="0" r="9525" b="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40C50" w14:textId="77777777" w:rsidR="0050358D" w:rsidRDefault="0050358D" w:rsidP="00676787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نتیجه طراحی دستی </w:t>
      </w:r>
      <w:r w:rsidR="00676787">
        <w:rPr>
          <w:rFonts w:cs="B Nazanin" w:hint="cs"/>
          <w:sz w:val="28"/>
          <w:szCs w:val="28"/>
          <w:rtl/>
        </w:rPr>
        <w:t>برابر</w:t>
      </w:r>
      <w:r>
        <w:rPr>
          <w:rFonts w:cs="B Nazanin" w:hint="cs"/>
          <w:sz w:val="28"/>
          <w:szCs w:val="28"/>
          <w:rtl/>
        </w:rPr>
        <w:t xml:space="preserve"> نتیجه برداشت شده از نرم افزار 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باشد.</w:t>
      </w:r>
    </w:p>
    <w:p w14:paraId="6E093453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72293721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234EB3E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33185E9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DEB1410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E6D6A2E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168F1B50" w14:textId="77777777" w:rsidR="0050358D" w:rsidRDefault="0050358D" w:rsidP="0050358D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2515F60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40AEB2B0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59E710CC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D6FF8C6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462CE06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98D50AC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32E32B81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7C32CAC9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16E995A6" w14:textId="77777777" w:rsidR="00F23099" w:rsidRDefault="00F23099" w:rsidP="00F23099">
      <w:pPr>
        <w:bidi/>
        <w:spacing w:line="360" w:lineRule="auto"/>
        <w:jc w:val="both"/>
        <w:rPr>
          <w:rFonts w:cs="B Nazanin"/>
          <w:sz w:val="28"/>
          <w:szCs w:val="28"/>
          <w:rtl/>
        </w:rPr>
      </w:pPr>
    </w:p>
    <w:p w14:paraId="0B17932C" w14:textId="77777777" w:rsidR="0050358D" w:rsidRPr="00CD3554" w:rsidRDefault="0050358D" w:rsidP="0050358D">
      <w:pPr>
        <w:bidi/>
        <w:spacing w:after="200" w:line="276" w:lineRule="auto"/>
        <w:contextualSpacing/>
        <w:jc w:val="both"/>
        <w:rPr>
          <w:rFonts w:eastAsiaTheme="minorEastAsia" w:cs="B Nazanin"/>
          <w:b/>
          <w:bCs/>
          <w:sz w:val="36"/>
          <w:szCs w:val="36"/>
          <w:lang w:bidi="fa-IR"/>
        </w:rPr>
      </w:pPr>
      <w:r w:rsidRPr="00CD3554">
        <w:rPr>
          <w:rFonts w:eastAsiaTheme="minorEastAsia" w:cs="B Nazanin" w:hint="cs"/>
          <w:b/>
          <w:bCs/>
          <w:sz w:val="36"/>
          <w:szCs w:val="36"/>
          <w:rtl/>
          <w:lang w:bidi="fa-IR"/>
        </w:rPr>
        <w:lastRenderedPageBreak/>
        <w:t>طراحی دستی ستون</w:t>
      </w:r>
    </w:p>
    <w:p w14:paraId="11B05F0B" w14:textId="756AA6FE" w:rsidR="00676787" w:rsidRPr="00CD3554" w:rsidRDefault="0050358D" w:rsidP="00F23099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در این مرحله می</w:t>
      </w:r>
      <w:r w:rsidRPr="00CD3554"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خواهیم یک نمونه </w:t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>ستون را طراحی کرده و نتیجه را با نرم افزار مقایسه کنیم و به همین منظور یک ستون را انتخاب کرده و نتایج نرم افزار آن را استخراج می</w:t>
      </w:r>
      <w:r w:rsidRPr="00CD3554">
        <w:rPr>
          <w:rFonts w:eastAsiaTheme="minorEastAsia" w:cs="B Nazanin"/>
          <w:sz w:val="28"/>
          <w:szCs w:val="28"/>
          <w:rtl/>
          <w:lang w:bidi="fa-IR"/>
        </w:rPr>
        <w:softHyphen/>
      </w:r>
      <w:r w:rsidRPr="00CD3554">
        <w:rPr>
          <w:rFonts w:eastAsiaTheme="minorEastAsia" w:cs="B Nazanin" w:hint="cs"/>
          <w:sz w:val="28"/>
          <w:szCs w:val="28"/>
          <w:rtl/>
          <w:lang w:bidi="fa-IR"/>
        </w:rPr>
        <w:t>نمائیم که در قسمت زیر آورده شده است:</w:t>
      </w:r>
    </w:p>
    <w:p w14:paraId="363AD940" w14:textId="77777777" w:rsidR="0050358D" w:rsidRDefault="0050358D" w:rsidP="0080070F">
      <w:pPr>
        <w:pStyle w:val="ChapterTitle"/>
        <w:ind w:left="0" w:right="0"/>
        <w:contextualSpacing w:val="0"/>
        <w:rPr>
          <w:rFonts w:cs="B Nazanin"/>
          <w:bCs w:val="0"/>
          <w:sz w:val="28"/>
          <w:szCs w:val="28"/>
          <w:rtl/>
          <w:lang w:bidi="fa-IR"/>
        </w:rPr>
      </w:pPr>
      <w:r w:rsidRPr="00CD3554">
        <w:rPr>
          <w:rFonts w:cs="B Nazanin"/>
          <w:bCs w:val="0"/>
          <w:sz w:val="28"/>
          <w:szCs w:val="28"/>
          <w:rtl/>
          <w:lang w:bidi="fa-IR"/>
        </w:rPr>
        <w:t xml:space="preserve"> </w:t>
      </w:r>
      <w:r w:rsidR="00964373">
        <w:rPr>
          <w:noProof/>
        </w:rPr>
        <w:drawing>
          <wp:inline distT="0" distB="0" distL="0" distR="0" wp14:anchorId="58A213A6" wp14:editId="5CD8AEB4">
            <wp:extent cx="6097270" cy="1370330"/>
            <wp:effectExtent l="0" t="0" r="0" b="127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37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D4532" w14:textId="77777777" w:rsidR="00964373" w:rsidRDefault="00964373" w:rsidP="00964373">
      <w:pPr>
        <w:pStyle w:val="ChapterTitle"/>
        <w:ind w:left="0" w:right="0"/>
        <w:contextualSpacing w:val="0"/>
        <w:rPr>
          <w:rFonts w:cs="B Nazanin"/>
          <w:b/>
          <w:bCs w:val="0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FB322B4" wp14:editId="16474223">
            <wp:extent cx="3657600" cy="1276350"/>
            <wp:effectExtent l="0" t="0" r="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43395" w14:textId="77777777" w:rsidR="0050358D" w:rsidRPr="002B7E26" w:rsidRDefault="00000000" w:rsidP="00964373">
      <w:pPr>
        <w:pStyle w:val="ChapterTitl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 w:right="0"/>
        <w:contextualSpacing w:val="0"/>
        <w:rPr>
          <w:rFonts w:cs="B Nazanin"/>
          <w:b/>
          <w:bCs w:val="0"/>
          <w:i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bCs w:val="0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P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bCs w:val="0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1982210.31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9.13 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cm</m:t>
          </m:r>
        </m:oMath>
      </m:oMathPara>
    </w:p>
    <w:p w14:paraId="377B993F" w14:textId="77777777" w:rsidR="0050358D" w:rsidRPr="00CD3554" w:rsidRDefault="0050358D" w:rsidP="0050358D">
      <w:pPr>
        <w:pStyle w:val="ChapterTitl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left="0" w:right="0"/>
        <w:contextualSpacing w:val="0"/>
        <w:rPr>
          <w:rFonts w:cs="B Nazanin"/>
          <w:i/>
          <w:sz w:val="28"/>
          <w:szCs w:val="28"/>
          <w:lang w:bidi="fa-IR"/>
        </w:rPr>
      </w:pPr>
    </w:p>
    <w:p w14:paraId="1BB2CF9E" w14:textId="77777777" w:rsidR="0050358D" w:rsidRPr="00911C7F" w:rsidRDefault="00000000" w:rsidP="00BB73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M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x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P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7687242.63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=35.41 cm </m:t>
          </m:r>
        </m:oMath>
      </m:oMathPara>
    </w:p>
    <w:p w14:paraId="35D3B00C" w14:textId="77777777" w:rsidR="0050358D" w:rsidRPr="00CD3554" w:rsidRDefault="0050358D" w:rsidP="00503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1515996C" w14:textId="77777777" w:rsidR="0050358D" w:rsidRPr="00CD3554" w:rsidRDefault="00000000" w:rsidP="00BB73F5">
      <w:pPr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&lt;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</m:oMath>
      </m:oMathPara>
    </w:p>
    <w:p w14:paraId="78AB8EA3" w14:textId="77777777" w:rsidR="0050358D" w:rsidRPr="00CD3554" w:rsidRDefault="00000000" w:rsidP="0050358D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α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x</m:t>
                  </m:r>
                </m:sub>
              </m:sSub>
            </m:den>
          </m:f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</m:oMath>
      </m:oMathPara>
    </w:p>
    <w:p w14:paraId="688BEB37" w14:textId="77777777" w:rsidR="0050358D" w:rsidRPr="00BB73F5" w:rsidRDefault="00000000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u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'</m:t>
                  </m:r>
                </m:sup>
              </m:sSubSup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g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217063.65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250×</m:t>
              </m:r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65×65</m:t>
                  </m:r>
                </m:e>
              </m:d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=0.205≤0.4</m:t>
          </m:r>
        </m:oMath>
      </m:oMathPara>
    </w:p>
    <w:p w14:paraId="5ACB7B50" w14:textId="77777777" w:rsidR="0050358D" w:rsidRPr="00CD3554" w:rsidRDefault="0050358D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Cambria Math" w:hint="cs"/>
              <w:sz w:val="28"/>
              <w:szCs w:val="28"/>
              <w:rtl/>
              <w:lang w:bidi="fa-IR"/>
            </w:rPr>
            <m:t>α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0.5+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u</m:t>
                      </m:r>
                    </m:sub>
                  </m:sSub>
                </m:num>
                <m:den>
                  <m:sSubSup>
                    <m:sSubSup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c</m:t>
                      </m:r>
                    </m:sub>
                    <m:sup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'</m:t>
                      </m:r>
                    </m:sup>
                  </m:sSubSup>
                  <m:sSub>
                    <m:sSub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A</m:t>
                      </m:r>
                    </m:e>
                    <m:sub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g</m:t>
                      </m:r>
                    </m:sub>
                  </m:sSub>
                </m:den>
              </m:f>
            </m:e>
          </m:d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y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+2800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7000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0.5+0.205</m:t>
              </m:r>
            </m:e>
          </m:d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4000+2800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7000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=0.685</m:t>
          </m:r>
        </m:oMath>
      </m:oMathPara>
    </w:p>
    <w:p w14:paraId="4B46A033" w14:textId="77777777" w:rsidR="0050358D" w:rsidRPr="00CD3554" w:rsidRDefault="00000000" w:rsidP="00BB73F5">
      <w:pPr>
        <w:bidi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=35.41+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0.685×9.13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×60=41.66 cm</m:t>
          </m:r>
        </m:oMath>
      </m:oMathPara>
    </w:p>
    <w:p w14:paraId="6F7CB332" w14:textId="77777777" w:rsidR="0050358D" w:rsidRPr="00BB73F5" w:rsidRDefault="00000000" w:rsidP="00BB73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bidi/>
        <w:rPr>
          <w:rFonts w:eastAsiaTheme="minorEastAsia"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M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ueq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P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eqy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>
            <w:rPr>
              <w:rFonts w:ascii="Cambria Math" w:hAnsi="Cambria Math" w:cs="B Nazanin"/>
              <w:sz w:val="28"/>
              <w:szCs w:val="28"/>
              <w:lang w:bidi="fa-IR"/>
            </w:rPr>
            <m:t>217063.65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×41.66=9042871.66 Kgf.cm</m:t>
          </m:r>
        </m:oMath>
      </m:oMathPara>
    </w:p>
    <w:p w14:paraId="1DF369DF" w14:textId="77777777" w:rsidR="0050358D" w:rsidRPr="00CD3554" w:rsidRDefault="0050358D" w:rsidP="0050358D">
      <w:pPr>
        <w:bidi/>
        <w:rPr>
          <w:rFonts w:eastAsiaTheme="minorEastAsia" w:cs="B Nazanin"/>
          <w:sz w:val="28"/>
          <w:szCs w:val="28"/>
          <w:lang w:bidi="fa-IR"/>
        </w:rPr>
      </w:pPr>
    </w:p>
    <w:p w14:paraId="1E314849" w14:textId="77777777" w:rsidR="0050358D" w:rsidRDefault="0050358D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 xml:space="preserve">با مراجعه به نمودارهای اندرکنش سازه در کتاب دکتر داود مستوفی نژاد مقدار درصد آرماتور برابر </w:t>
      </w:r>
      <w:r w:rsidR="00BB73F5">
        <w:rPr>
          <w:rFonts w:eastAsiaTheme="minorEastAsia" w:cs="B Nazanin" w:hint="cs"/>
          <w:sz w:val="28"/>
          <w:szCs w:val="28"/>
          <w:rtl/>
          <w:lang w:bidi="fa-IR"/>
        </w:rPr>
        <w:t>2</w:t>
      </w:r>
      <w:r>
        <w:rPr>
          <w:rFonts w:eastAsiaTheme="minorEastAsia" w:cs="B Nazanin" w:hint="cs"/>
          <w:sz w:val="28"/>
          <w:szCs w:val="28"/>
          <w:rtl/>
          <w:lang w:bidi="fa-IR"/>
        </w:rPr>
        <w:t>/3 درصد بدست می</w:t>
      </w:r>
      <w:r>
        <w:rPr>
          <w:rFonts w:eastAsiaTheme="minorEastAsia" w:cs="B Nazanin"/>
          <w:sz w:val="28"/>
          <w:szCs w:val="28"/>
          <w:rtl/>
          <w:lang w:bidi="fa-IR"/>
        </w:rPr>
        <w:softHyphen/>
      </w:r>
      <w:r>
        <w:rPr>
          <w:rFonts w:eastAsiaTheme="minorEastAsia" w:cs="B Nazanin" w:hint="cs"/>
          <w:sz w:val="28"/>
          <w:szCs w:val="28"/>
          <w:rtl/>
          <w:lang w:bidi="fa-IR"/>
        </w:rPr>
        <w:t>آید که کمی با نتیجه نرم افزار اختلاف دارد.</w:t>
      </w:r>
    </w:p>
    <w:p w14:paraId="63AEDBCE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46334C05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38F84205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27098A5E" w14:textId="77777777" w:rsidR="00BB73F5" w:rsidRDefault="00BB73F5" w:rsidP="00BB73F5">
      <w:pPr>
        <w:bidi/>
        <w:spacing w:line="360" w:lineRule="auto"/>
        <w:jc w:val="both"/>
        <w:rPr>
          <w:rFonts w:eastAsiaTheme="minorEastAsia" w:cs="B Nazanin"/>
          <w:sz w:val="28"/>
          <w:szCs w:val="28"/>
          <w:rtl/>
          <w:lang w:bidi="fa-IR"/>
        </w:rPr>
      </w:pPr>
    </w:p>
    <w:p w14:paraId="340DF5BE" w14:textId="77777777" w:rsidR="0050358D" w:rsidRDefault="0050358D" w:rsidP="0050358D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563F981F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1D498829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01463EBA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1A09AFE0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034BC793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226D47E8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A2B31EE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4EFEF648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F4176E6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0785E202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B7286CE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28912AC9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18E1588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5EA0E70E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1BC5EC98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E8F47E7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6612DD1D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737C9B02" w14:textId="77777777" w:rsidR="00F23099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37FC51EF" w14:textId="77777777" w:rsidR="00F23099" w:rsidRPr="00B432F8" w:rsidRDefault="00F23099" w:rsidP="00F23099">
      <w:pPr>
        <w:tabs>
          <w:tab w:val="left" w:pos="1127"/>
        </w:tabs>
        <w:bidi/>
        <w:rPr>
          <w:rFonts w:cs="B Nazanin"/>
          <w:sz w:val="36"/>
          <w:szCs w:val="28"/>
          <w:rtl/>
          <w:lang w:bidi="fa-IR"/>
        </w:rPr>
      </w:pPr>
    </w:p>
    <w:p w14:paraId="16993957" w14:textId="77777777" w:rsidR="00B432F8" w:rsidRPr="006A0598" w:rsidRDefault="001F1F6B" w:rsidP="006A0598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های سازه</w:t>
      </w:r>
      <w:r w:rsidR="00B432F8" w:rsidRPr="00B432F8">
        <w:rPr>
          <w:noProof/>
        </w:rPr>
        <w:t xml:space="preserve"> </w:t>
      </w:r>
    </w:p>
    <w:p w14:paraId="0F3984BE" w14:textId="77777777" w:rsidR="00763F2A" w:rsidRDefault="001F1F6B" w:rsidP="00CE4412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کنترل نظم پیچشی</w:t>
      </w:r>
      <w:r w:rsidR="00CE4412">
        <w:rPr>
          <w:rFonts w:cs="B Nazanin" w:hint="cs"/>
          <w:b/>
          <w:bCs/>
          <w:sz w:val="36"/>
          <w:szCs w:val="28"/>
          <w:rtl/>
          <w:lang w:bidi="fa-IR"/>
        </w:rPr>
        <w:t xml:space="preserve">- </w:t>
      </w:r>
      <w:r w:rsidR="00763F2A">
        <w:rPr>
          <w:rFonts w:cs="B Nazanin" w:hint="cs"/>
          <w:b/>
          <w:bCs/>
          <w:sz w:val="36"/>
          <w:szCs w:val="28"/>
          <w:rtl/>
          <w:lang w:bidi="fa-IR"/>
        </w:rPr>
        <w:t>سازه سمت چپ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2668"/>
        <w:gridCol w:w="1604"/>
        <w:gridCol w:w="1458"/>
        <w:gridCol w:w="1458"/>
        <w:gridCol w:w="1303"/>
      </w:tblGrid>
      <w:tr w:rsidR="00F23099" w14:paraId="48F7A04F" w14:textId="77777777" w:rsidTr="00F23099">
        <w:trPr>
          <w:trHeight w:val="227"/>
        </w:trPr>
        <w:tc>
          <w:tcPr>
            <w:tcW w:w="2801" w:type="pct"/>
            <w:gridSpan w:val="3"/>
            <w:shd w:val="clear" w:color="000000" w:fill="C0C0C0"/>
            <w:noWrap/>
            <w:vAlign w:val="center"/>
            <w:hideMark/>
          </w:tcPr>
          <w:p w14:paraId="5F7D767A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6B371C41" w14:textId="3A3818A4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3C43E612" w14:textId="15161E9A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9" w:type="pct"/>
            <w:shd w:val="clear" w:color="000000" w:fill="C0C0C0"/>
            <w:noWrap/>
            <w:vAlign w:val="center"/>
            <w:hideMark/>
          </w:tcPr>
          <w:p w14:paraId="13DE0F24" w14:textId="0CA0B751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23099" w14:paraId="77459C23" w14:textId="77777777" w:rsidTr="00F23099">
        <w:trPr>
          <w:trHeight w:val="227"/>
        </w:trPr>
        <w:tc>
          <w:tcPr>
            <w:tcW w:w="574" w:type="pct"/>
            <w:shd w:val="clear" w:color="000000" w:fill="99CCFF"/>
            <w:noWrap/>
            <w:vAlign w:val="center"/>
            <w:hideMark/>
          </w:tcPr>
          <w:p w14:paraId="5ECDD46F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391" w:type="pct"/>
            <w:shd w:val="clear" w:color="000000" w:fill="99CCFF"/>
            <w:noWrap/>
            <w:vAlign w:val="center"/>
            <w:hideMark/>
          </w:tcPr>
          <w:p w14:paraId="195B8915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36" w:type="pct"/>
            <w:shd w:val="clear" w:color="000000" w:fill="99CCFF"/>
            <w:noWrap/>
            <w:vAlign w:val="center"/>
            <w:hideMark/>
          </w:tcPr>
          <w:p w14:paraId="67A6AD8A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005C68D8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742ED48C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  <w:tc>
          <w:tcPr>
            <w:tcW w:w="679" w:type="pct"/>
            <w:shd w:val="clear" w:color="000000" w:fill="99CCFF"/>
            <w:noWrap/>
            <w:vAlign w:val="center"/>
            <w:hideMark/>
          </w:tcPr>
          <w:p w14:paraId="439CF3E6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Ratio</w:t>
            </w:r>
          </w:p>
        </w:tc>
      </w:tr>
      <w:tr w:rsidR="00F23099" w14:paraId="0403BDEE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5192E2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20BA23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35A3BD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7B5B11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0.00431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057BC5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0.004252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0E1082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1.014</w:t>
            </w:r>
          </w:p>
        </w:tc>
      </w:tr>
      <w:tr w:rsidR="00F23099" w14:paraId="2051DA23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E9A189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8AF585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9DCCD8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6C4CE2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0.004787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72513B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0.004253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4724F1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1.126</w:t>
            </w:r>
          </w:p>
        </w:tc>
      </w:tr>
      <w:tr w:rsidR="00F23099" w14:paraId="61E5030E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F2A38F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1D779A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262B82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03EE09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0.004901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73B04C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0.004251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E3427B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1.153</w:t>
            </w:r>
          </w:p>
        </w:tc>
      </w:tr>
      <w:tr w:rsidR="00F23099" w14:paraId="75BE9691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9B30CE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503959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58EDC9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4B11D5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0.003854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9BF6AF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0.003844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F76A5A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1.002</w:t>
            </w:r>
          </w:p>
        </w:tc>
      </w:tr>
      <w:tr w:rsidR="00F23099" w14:paraId="4C33FEE8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BA325C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CECE26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6B5D86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93C3C4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0.004036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6E1BE4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0.003845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D4E342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1.05</w:t>
            </w:r>
          </w:p>
        </w:tc>
      </w:tr>
      <w:tr w:rsidR="00F23099" w14:paraId="4AB3F42A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1C6E75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6A5E55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55D558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8A677E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0.004015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53AA2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0.003844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5B4231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1.045</w:t>
            </w:r>
          </w:p>
        </w:tc>
      </w:tr>
      <w:tr w:rsidR="00F23099" w14:paraId="4F290E93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4AAC6E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69E398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F10E7C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6977B1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0.006746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C598F4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0.006663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2DB391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1.012</w:t>
            </w:r>
          </w:p>
        </w:tc>
      </w:tr>
      <w:tr w:rsidR="00F23099" w14:paraId="081C56DF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5210F9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0600D2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FE5E11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0F9319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0.00751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2EFEF2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0.006663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9B5A23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1.127</w:t>
            </w:r>
          </w:p>
        </w:tc>
      </w:tr>
      <w:tr w:rsidR="00F23099" w14:paraId="234EECBB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23D62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7F50ED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F48216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D35721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0.007674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66591E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0.006663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19B065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1.152</w:t>
            </w:r>
          </w:p>
        </w:tc>
      </w:tr>
      <w:tr w:rsidR="00F23099" w14:paraId="74CDCD6F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5DC937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A11BAF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53E1F7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B4A2FF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0.006131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81EC36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0.006115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F3A90B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1.003</w:t>
            </w:r>
          </w:p>
        </w:tc>
      </w:tr>
      <w:tr w:rsidR="00F23099" w14:paraId="2B821C34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64F143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2C6287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70B2B7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28EF34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0.006416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116F6F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0.006116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90CCF8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1.049</w:t>
            </w:r>
          </w:p>
        </w:tc>
      </w:tr>
      <w:tr w:rsidR="00F23099" w14:paraId="6182DA68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980B1A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92B7D4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471D61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E2E631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0.006381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49CD23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0.006113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F3A0FF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1.044</w:t>
            </w:r>
          </w:p>
        </w:tc>
      </w:tr>
      <w:tr w:rsidR="00F23099" w14:paraId="2A4EEBDA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401AEA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F964BE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3EBCEB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8651F1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0.007239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A657C9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2693CD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1.011</w:t>
            </w:r>
          </w:p>
        </w:tc>
      </w:tr>
      <w:tr w:rsidR="00F23099" w14:paraId="582395B6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0BAE07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C41052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56F623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D16AE0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0.008078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A1FB75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DC921D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1.128</w:t>
            </w:r>
          </w:p>
        </w:tc>
      </w:tr>
      <w:tr w:rsidR="00F23099" w14:paraId="5F10BBC3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8333CE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0B48FA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9F8182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DC2FD7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0.008233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C817BF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0.007161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E7CA69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1.15</w:t>
            </w:r>
          </w:p>
        </w:tc>
      </w:tr>
      <w:tr w:rsidR="00F23099" w14:paraId="0ACDD48F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00002C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B785FF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40588D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35FE70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0.006563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12F4E4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0.006545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EDB36B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1.003</w:t>
            </w:r>
          </w:p>
        </w:tc>
      </w:tr>
      <w:tr w:rsidR="00F23099" w14:paraId="3639E5AF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560300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61F55F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B31EFF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5D0736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0.006868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8E8C26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0.006547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476A23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1.049</w:t>
            </w:r>
          </w:p>
        </w:tc>
      </w:tr>
      <w:tr w:rsidR="00F23099" w14:paraId="3FFE0492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62D2BE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DFA727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C0643D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765EF8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0.006829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CA2755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0.006544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F7B808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1.044</w:t>
            </w:r>
          </w:p>
        </w:tc>
      </w:tr>
      <w:tr w:rsidR="00F23099" w14:paraId="0FE9E835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F022CE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18282C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6DFB76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F8AC8B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0.007173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A433BC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059CBB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</w:t>
            </w:r>
          </w:p>
        </w:tc>
      </w:tr>
      <w:tr w:rsidR="00F23099" w14:paraId="6D5C1997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B7DE4D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7C1CF8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1443B6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1A7967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0.00802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54427F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2BE660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1.129</w:t>
            </w:r>
          </w:p>
        </w:tc>
      </w:tr>
      <w:tr w:rsidR="00F23099" w14:paraId="20263879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14E9EE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032F73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E43812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EBF927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0.00816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66371B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0.007103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00D7AA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1.149</w:t>
            </w:r>
          </w:p>
        </w:tc>
      </w:tr>
      <w:tr w:rsidR="00F23099" w14:paraId="3F5D9B62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551467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A08EF7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3D67C1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664825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0.006532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8E8E54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0.006513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9AF911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1.003</w:t>
            </w:r>
          </w:p>
        </w:tc>
      </w:tr>
      <w:tr w:rsidR="00F23099" w14:paraId="0EE258C9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51EE6C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D87400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8AFEBB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FF2948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0.006835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839296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0.006515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3F73CC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1.049</w:t>
            </w:r>
          </w:p>
        </w:tc>
      </w:tr>
      <w:tr w:rsidR="00F23099" w14:paraId="53D80E18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C74D1F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8A8AEE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A49AAA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724BC5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0.006795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75ADA4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0.006512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374D33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1.043</w:t>
            </w:r>
          </w:p>
        </w:tc>
      </w:tr>
      <w:tr w:rsidR="00F23099" w14:paraId="104E4B47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2A1872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9CA0A1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6F17C3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937AA8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0.006338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796586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0.006279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DCB6E2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F23099" w14:paraId="52272D41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6AAAC9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CAC403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727BD7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A9C6F7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0.007096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E6C53E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0.006279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CDCEAC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1.13</w:t>
            </w:r>
          </w:p>
        </w:tc>
      </w:tr>
      <w:tr w:rsidR="00F23099" w14:paraId="079C2076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3FFFE7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ED1EBA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649558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66223C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0.007214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E039B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0.006279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B6D9FE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1.149</w:t>
            </w:r>
          </w:p>
        </w:tc>
      </w:tr>
      <w:tr w:rsidR="00F23099" w14:paraId="3864C550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B96038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512B99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A65FA3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53D0A9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0.005814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1CB167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0.005797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728EEF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1.003</w:t>
            </w:r>
          </w:p>
        </w:tc>
      </w:tr>
      <w:tr w:rsidR="00F23099" w14:paraId="31E877BB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0CF2556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7C2DA8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946814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0D9590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0.006083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D39472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0.005799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96B3BF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1.049</w:t>
            </w:r>
          </w:p>
        </w:tc>
      </w:tr>
      <w:tr w:rsidR="00F23099" w14:paraId="2FE49717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E4604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F1CB68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B933F3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AEE246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0.006047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CF89A4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0.005796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8437B7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1.043</w:t>
            </w:r>
          </w:p>
        </w:tc>
      </w:tr>
      <w:tr w:rsidR="00F23099" w14:paraId="5A8E2C1A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F8527C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25479C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DD18C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B0450F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0.003576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FA1FB3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430ADF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F23099" w14:paraId="23D9AB3B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B3EBFB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14D498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D0BE5B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C7967F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0.00401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897371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C285F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1.132</w:t>
            </w:r>
          </w:p>
        </w:tc>
      </w:tr>
      <w:tr w:rsidR="00F23099" w14:paraId="32F99CCB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08ABFA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5E6BBD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FBFEE1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11E6FF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0.004078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7B9BDE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BB8289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1.151</w:t>
            </w:r>
          </w:p>
        </w:tc>
      </w:tr>
      <w:tr w:rsidR="00F23099" w14:paraId="47066C54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D00E8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6D9895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276455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E4DFA2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083BB0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0.003331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8AB19B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1.003</w:t>
            </w:r>
          </w:p>
        </w:tc>
      </w:tr>
      <w:tr w:rsidR="00F23099" w14:paraId="7D8A4EAC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C76AD1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FDBAF7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9E6323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F21D3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0.003494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FB80BA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0.003332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2A4F65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1.049</w:t>
            </w:r>
          </w:p>
        </w:tc>
      </w:tr>
      <w:tr w:rsidR="00F23099" w14:paraId="2CF6B0B8" w14:textId="77777777" w:rsidTr="00F23099">
        <w:trPr>
          <w:trHeight w:val="227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DF9271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A5DEBC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02B419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680AB0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0.003474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12D1B1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A74C6A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1.043</w:t>
            </w:r>
          </w:p>
        </w:tc>
      </w:tr>
    </w:tbl>
    <w:p w14:paraId="630782AC" w14:textId="77777777" w:rsidR="001F1F6B" w:rsidRDefault="001F1F6B" w:rsidP="00D21A23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2A5BB71" w14:textId="2EB7E51E" w:rsidR="00CE4412" w:rsidRDefault="00D21A23" w:rsidP="00F23099">
      <w:pPr>
        <w:bidi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به دلیل اختلاف کم مرکز جرم و مرکز سختی سازه فاقد نامنظمی پیچشی است</w:t>
      </w:r>
    </w:p>
    <w:p w14:paraId="2B14975F" w14:textId="5B39AF59" w:rsidR="00CE4412" w:rsidRDefault="00CE4412" w:rsidP="00CE4412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نظم پیچشی- سازه سمت راست</w:t>
      </w:r>
      <w:r w:rsidR="00F23099">
        <w:rPr>
          <w:rFonts w:cs="B Nazanin" w:hint="cs"/>
          <w:b/>
          <w:bCs/>
          <w:sz w:val="36"/>
          <w:szCs w:val="28"/>
          <w:rtl/>
          <w:lang w:bidi="fa-IR"/>
        </w:rPr>
        <w:t xml:space="preserve"> بالا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2668"/>
        <w:gridCol w:w="1604"/>
        <w:gridCol w:w="1458"/>
        <w:gridCol w:w="1458"/>
        <w:gridCol w:w="1303"/>
      </w:tblGrid>
      <w:tr w:rsidR="00F23099" w14:paraId="36D91B9F" w14:textId="77777777" w:rsidTr="00F23099">
        <w:trPr>
          <w:trHeight w:val="288"/>
        </w:trPr>
        <w:tc>
          <w:tcPr>
            <w:tcW w:w="2801" w:type="pct"/>
            <w:gridSpan w:val="3"/>
            <w:shd w:val="clear" w:color="000000" w:fill="C0C0C0"/>
            <w:noWrap/>
            <w:vAlign w:val="center"/>
            <w:hideMark/>
          </w:tcPr>
          <w:p w14:paraId="096C1096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11C50D8E" w14:textId="549A14DB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60" w:type="pct"/>
            <w:shd w:val="clear" w:color="000000" w:fill="C0C0C0"/>
            <w:noWrap/>
            <w:vAlign w:val="center"/>
            <w:hideMark/>
          </w:tcPr>
          <w:p w14:paraId="4FA5C9DD" w14:textId="361EE7E8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79" w:type="pct"/>
            <w:shd w:val="clear" w:color="000000" w:fill="C0C0C0"/>
            <w:noWrap/>
            <w:vAlign w:val="center"/>
            <w:hideMark/>
          </w:tcPr>
          <w:p w14:paraId="263E15DA" w14:textId="5AB37AA8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23099" w14:paraId="107A2EFC" w14:textId="77777777" w:rsidTr="00F23099">
        <w:trPr>
          <w:trHeight w:val="288"/>
        </w:trPr>
        <w:tc>
          <w:tcPr>
            <w:tcW w:w="574" w:type="pct"/>
            <w:shd w:val="clear" w:color="000000" w:fill="99CCFF"/>
            <w:noWrap/>
            <w:vAlign w:val="center"/>
            <w:hideMark/>
          </w:tcPr>
          <w:p w14:paraId="42056AEB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391" w:type="pct"/>
            <w:shd w:val="clear" w:color="000000" w:fill="99CCFF"/>
            <w:noWrap/>
            <w:vAlign w:val="center"/>
            <w:hideMark/>
          </w:tcPr>
          <w:p w14:paraId="64E39023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836" w:type="pct"/>
            <w:shd w:val="clear" w:color="000000" w:fill="99CCFF"/>
            <w:noWrap/>
            <w:vAlign w:val="center"/>
            <w:hideMark/>
          </w:tcPr>
          <w:p w14:paraId="091D7598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4A350AC1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760" w:type="pct"/>
            <w:shd w:val="clear" w:color="000000" w:fill="99CCFF"/>
            <w:noWrap/>
            <w:vAlign w:val="center"/>
            <w:hideMark/>
          </w:tcPr>
          <w:p w14:paraId="6FEA7357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  <w:tc>
          <w:tcPr>
            <w:tcW w:w="679" w:type="pct"/>
            <w:shd w:val="clear" w:color="000000" w:fill="99CCFF"/>
            <w:noWrap/>
            <w:vAlign w:val="center"/>
            <w:hideMark/>
          </w:tcPr>
          <w:p w14:paraId="1057B9A8" w14:textId="77777777" w:rsidR="00F23099" w:rsidRDefault="00F23099" w:rsidP="00F23099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Ratio</w:t>
            </w:r>
          </w:p>
        </w:tc>
      </w:tr>
      <w:tr w:rsidR="00F23099" w14:paraId="66D33D3C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08B2E7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68196C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482B93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609750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0.00397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3DAC6B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0.003583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B07018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1.108</w:t>
            </w:r>
          </w:p>
        </w:tc>
      </w:tr>
      <w:tr w:rsidR="00F23099" w14:paraId="21878453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0E11DC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7406C9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D924B5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06075A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0.00444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F8EAB4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0.003721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F4EEA8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1.193</w:t>
            </w:r>
          </w:p>
        </w:tc>
      </w:tr>
      <w:tr w:rsidR="00F23099" w14:paraId="38648E5B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6EC2AB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D304C2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0E771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9F65D7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0.003499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B6BE73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0.003446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592B63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1.016</w:t>
            </w:r>
          </w:p>
        </w:tc>
      </w:tr>
      <w:tr w:rsidR="00F23099" w14:paraId="2EE59A9D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C128F5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F1221A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5A2A33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B5D609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0.003958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85007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138E63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1.109</w:t>
            </w:r>
          </w:p>
        </w:tc>
      </w:tr>
      <w:tr w:rsidR="00F23099" w14:paraId="2C12E1B9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969349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413E14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9B6E2E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82C480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0.004544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D5368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0.00374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F98982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1.195</w:t>
            </w:r>
          </w:p>
        </w:tc>
      </w:tr>
      <w:tr w:rsidR="00F23099" w14:paraId="353A27FB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388823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6F8238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87746E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2E7345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0.003429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ACF476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CF2AF4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1.008</w:t>
            </w:r>
          </w:p>
        </w:tc>
      </w:tr>
      <w:tr w:rsidR="00F23099" w14:paraId="41F3AAC5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31C9A3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B559F4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ECD2CF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04280A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24D81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0.005443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52632E4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1.093</w:t>
            </w:r>
          </w:p>
        </w:tc>
      </w:tr>
      <w:tr w:rsidR="00F23099" w14:paraId="462E6B6E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BEB11E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41A5F3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2C3F02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1E148A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0.006645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AAD47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0.005642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49228A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1.178</w:t>
            </w:r>
          </w:p>
        </w:tc>
      </w:tr>
      <w:tr w:rsidR="00F23099" w14:paraId="2ED33295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DDC2FD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324B6A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2810E0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C04BE3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0.005256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D0275B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0.005243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26A9B4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1.002</w:t>
            </w:r>
          </w:p>
        </w:tc>
      </w:tr>
      <w:tr w:rsidR="00F23099" w14:paraId="0A5E1F0C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4D322A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2E4B89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B8A0A9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9C604C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0.005943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CB0F9D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0.005429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C6C860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1.095</w:t>
            </w:r>
          </w:p>
        </w:tc>
      </w:tr>
      <w:tr w:rsidR="00F23099" w14:paraId="1C98C9DE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7D9CFC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A05A70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5E613F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6996CD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0.006808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6F2043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0.005676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D99B3F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1.199</w:t>
            </w:r>
          </w:p>
        </w:tc>
      </w:tr>
      <w:tr w:rsidR="00F23099" w14:paraId="147BDA80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749E10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84B023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0A1D48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B63D86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0.005286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719D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0.005182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1A93C5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1.02</w:t>
            </w:r>
          </w:p>
        </w:tc>
      </w:tr>
      <w:tr w:rsidR="00F23099" w14:paraId="1476B373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E7A29A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F9BEA1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B7158A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66259F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0.006532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621BF7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0.005933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7BBA35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1.101</w:t>
            </w:r>
          </w:p>
        </w:tc>
      </w:tr>
      <w:tr w:rsidR="00F23099" w14:paraId="1E1C2593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28CF110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ACC1F1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3D28DD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F99AB4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0.007294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54BD79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0.006155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999D8B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1.185</w:t>
            </w:r>
          </w:p>
        </w:tc>
      </w:tr>
      <w:tr w:rsidR="00F23099" w14:paraId="0EF47C1C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8DA2F5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556627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E0C248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2E1485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0.005771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7A05B8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0.005711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DE395B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</w:t>
            </w:r>
          </w:p>
        </w:tc>
      </w:tr>
      <w:tr w:rsidR="00F23099" w14:paraId="0D81DE1C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A49D85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DFCBBA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3B6A9F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1A23A9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0.00653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7AED45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0.005922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9145EB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1.103</w:t>
            </w:r>
          </w:p>
        </w:tc>
      </w:tr>
      <w:tr w:rsidR="00F23099" w14:paraId="7DD84E14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A328CE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0550EC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A24C85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026F94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0.007479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236687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0.006197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C53971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1.197</w:t>
            </w:r>
          </w:p>
        </w:tc>
      </w:tr>
      <w:tr w:rsidR="00F23099" w14:paraId="213E3EB1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210FD7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0D83D8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2BE587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B53911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0.005714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FF1CF0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0.005647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A9F6DA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1.012</w:t>
            </w:r>
          </w:p>
        </w:tc>
      </w:tr>
      <w:tr w:rsidR="00F23099" w14:paraId="200AD638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6BF7C76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BAA39C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C773BF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544672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C36C0F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0.005906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B950C6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1.104</w:t>
            </w:r>
          </w:p>
        </w:tc>
      </w:tr>
      <w:tr w:rsidR="00F23099" w14:paraId="7E060F00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AC8D85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621669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A68890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75E1F9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0.007279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0EEF7B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0.006128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AA1033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1.188</w:t>
            </w:r>
          </w:p>
        </w:tc>
      </w:tr>
      <w:tr w:rsidR="00F23099" w14:paraId="336A02C7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97A7D0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B1AF2C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3E0541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007FA1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0.005761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D12DDA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0.005684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7CD8B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1.013</w:t>
            </w:r>
          </w:p>
        </w:tc>
      </w:tr>
      <w:tr w:rsidR="00F23099" w14:paraId="599A7D83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B854D6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3F75F2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40B3DC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E4ED65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0.00652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1826F0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0.005898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3EB013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1.105</w:t>
            </w:r>
          </w:p>
        </w:tc>
      </w:tr>
      <w:tr w:rsidR="00F23099" w14:paraId="6BC2EBB6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6CDDEF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72EF4B1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611FEB3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8FC2F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0.007468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636A49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0.006174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95422A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1.191</w:t>
            </w:r>
          </w:p>
        </w:tc>
      </w:tr>
      <w:tr w:rsidR="00F23099" w14:paraId="6D64A749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3A5940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0D089AC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1E271C6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D78D61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0.005672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FBAC95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0.005622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BCAC7E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F23099" w14:paraId="57FB3CC9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97293B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B9947B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26123D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3A8488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0.005668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9F2DB4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0.005163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14D2044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1.098</w:t>
            </w:r>
          </w:p>
        </w:tc>
      </w:tr>
      <w:tr w:rsidR="00F23099" w14:paraId="5B817F91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C57C3C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DFFBF6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75EBF2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8D7911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0.006324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E4C32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0.005354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31F1BF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1.181</w:t>
            </w:r>
          </w:p>
        </w:tc>
      </w:tr>
      <w:tr w:rsidR="00F23099" w14:paraId="3ACFC71F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1207C28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4EBEB89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05BD5DB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CC1FB6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0.005012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8D716F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0.004973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E987BB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1.008</w:t>
            </w:r>
          </w:p>
        </w:tc>
      </w:tr>
      <w:tr w:rsidR="00F23099" w14:paraId="0CB785AC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219BDB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09076D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12CE48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247427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0.005667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2CDB70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0.005157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8F2912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1.099</w:t>
            </w:r>
          </w:p>
        </w:tc>
      </w:tr>
      <w:tr w:rsidR="00F23099" w14:paraId="223B91C9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78FDEB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560EEE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2B9B94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A06D7A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0.006485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38CE8B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0.005393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FC9227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1.193</w:t>
            </w:r>
          </w:p>
        </w:tc>
      </w:tr>
      <w:tr w:rsidR="00F23099" w14:paraId="69B7D889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1009A9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3F37DD9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D3D979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EED679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0.004992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4AC606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0.00492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3FC1B8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1.014</w:t>
            </w:r>
          </w:p>
        </w:tc>
      </w:tr>
      <w:tr w:rsidR="00F23099" w14:paraId="0CF37F51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CFAF43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277796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C7A6B8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0F7C93A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3938630D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0.002832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433CC23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1.081</w:t>
            </w:r>
          </w:p>
        </w:tc>
      </w:tr>
      <w:tr w:rsidR="00F23099" w14:paraId="400CC85D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467F6E7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377E9C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3A4FC2C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0EFCCB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0.003412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A8E725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0.002932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35C4200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1.164</w:t>
            </w:r>
          </w:p>
        </w:tc>
      </w:tr>
      <w:tr w:rsidR="00F23099" w14:paraId="173B6C75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456F773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603E6F19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5638E94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605AF2E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0.002757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C268B0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0.002732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0DAF401E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1.009</w:t>
            </w:r>
          </w:p>
        </w:tc>
      </w:tr>
      <w:tr w:rsidR="00F23099" w14:paraId="0048B23B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DBC88C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24D78CE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1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7C44B774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33ED8E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0.00306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4D14B245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0.002829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2E07E77F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1.082</w:t>
            </w:r>
          </w:p>
        </w:tc>
      </w:tr>
      <w:tr w:rsidR="00F23099" w14:paraId="29F26516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7FEA32A8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56A6643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2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485EC27B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7657CD3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21696DDC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0.002953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64A85C86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1.185</w:t>
            </w:r>
          </w:p>
        </w:tc>
      </w:tr>
      <w:tr w:rsidR="00F23099" w14:paraId="7BE2E378" w14:textId="77777777" w:rsidTr="00F23099">
        <w:trPr>
          <w:trHeight w:val="288"/>
        </w:trPr>
        <w:tc>
          <w:tcPr>
            <w:tcW w:w="574" w:type="pct"/>
            <w:shd w:val="clear" w:color="auto" w:fill="auto"/>
            <w:noWrap/>
            <w:vAlign w:val="center"/>
            <w:hideMark/>
          </w:tcPr>
          <w:p w14:paraId="531CBFC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391" w:type="pct"/>
            <w:shd w:val="clear" w:color="auto" w:fill="auto"/>
            <w:noWrap/>
            <w:vAlign w:val="center"/>
            <w:hideMark/>
          </w:tcPr>
          <w:p w14:paraId="10F522E3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EYAll 3</w:t>
            </w:r>
          </w:p>
        </w:tc>
        <w:tc>
          <w:tcPr>
            <w:tcW w:w="836" w:type="pct"/>
            <w:shd w:val="clear" w:color="auto" w:fill="auto"/>
            <w:noWrap/>
            <w:vAlign w:val="center"/>
            <w:hideMark/>
          </w:tcPr>
          <w:p w14:paraId="274814CA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13525750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0.00279</w:t>
            </w:r>
          </w:p>
        </w:tc>
        <w:tc>
          <w:tcPr>
            <w:tcW w:w="760" w:type="pct"/>
            <w:shd w:val="clear" w:color="auto" w:fill="auto"/>
            <w:noWrap/>
            <w:vAlign w:val="center"/>
            <w:hideMark/>
          </w:tcPr>
          <w:p w14:paraId="58EC47F1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0.002706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14:paraId="7B90C502" w14:textId="77777777" w:rsidR="00F23099" w:rsidRDefault="00F23099" w:rsidP="00F23099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1.031</w:t>
            </w:r>
          </w:p>
        </w:tc>
      </w:tr>
    </w:tbl>
    <w:p w14:paraId="725019FB" w14:textId="77777777" w:rsidR="00CE4412" w:rsidRPr="00CE4412" w:rsidRDefault="00CE4412" w:rsidP="00CE4412">
      <w:pPr>
        <w:bidi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8DAC083" w14:textId="77777777" w:rsidR="00CE4412" w:rsidRDefault="00CE4412" w:rsidP="00CE4412">
      <w:pPr>
        <w:bidi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به دلیل اختلاف کم مرکز جرم و مرکز سختی سازه فاقد نامنظمی پیچشی است</w:t>
      </w:r>
    </w:p>
    <w:p w14:paraId="77E40836" w14:textId="77777777" w:rsidR="00D21A23" w:rsidRDefault="007C2F1E" w:rsidP="00F953DE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2-16) کنترل زمان تناوب</w:t>
      </w:r>
    </w:p>
    <w:p w14:paraId="021C0717" w14:textId="21A99FCB" w:rsidR="007C2F1E" w:rsidRPr="00F953DE" w:rsidRDefault="007C2F1E" w:rsidP="00B5171C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F953DE">
        <w:rPr>
          <w:rFonts w:cs="B Nazanin" w:hint="cs"/>
          <w:sz w:val="36"/>
          <w:szCs w:val="28"/>
          <w:rtl/>
          <w:lang w:bidi="fa-IR"/>
        </w:rPr>
        <w:t xml:space="preserve">برای آنکه زمان تناوب تحلیلی سازه را محاسبه نمائیم از فایل اصلی یک کپی گرفته </w:t>
      </w:r>
      <w:r w:rsidR="00534F53">
        <w:rPr>
          <w:rFonts w:cs="B Nazanin" w:hint="cs"/>
          <w:sz w:val="36"/>
          <w:szCs w:val="28"/>
          <w:rtl/>
          <w:lang w:bidi="fa-IR"/>
        </w:rPr>
        <w:t xml:space="preserve">که </w:t>
      </w:r>
      <w:r w:rsidRPr="00F953DE">
        <w:rPr>
          <w:rFonts w:cs="B Nazanin" w:hint="cs"/>
          <w:sz w:val="36"/>
          <w:szCs w:val="28"/>
          <w:rtl/>
          <w:lang w:bidi="fa-IR"/>
        </w:rPr>
        <w:t xml:space="preserve">بنام </w:t>
      </w:r>
      <w:r w:rsidRPr="00F953DE">
        <w:rPr>
          <w:rFonts w:asciiTheme="majorBidi" w:hAnsiTheme="majorBidi" w:cs="B Nazanin"/>
          <w:b/>
          <w:bCs/>
          <w:lang w:bidi="fa-IR"/>
        </w:rPr>
        <w:t>Period</w:t>
      </w:r>
      <w:r w:rsidRPr="00F953DE">
        <w:rPr>
          <w:rFonts w:cs="B Nazanin"/>
          <w:lang w:bidi="fa-IR"/>
        </w:rPr>
        <w:t xml:space="preserve"> </w:t>
      </w:r>
      <w:r w:rsidRPr="00F953DE">
        <w:rPr>
          <w:rFonts w:asciiTheme="majorBidi" w:hAnsiTheme="majorBidi" w:cs="B Nazanin"/>
          <w:b/>
          <w:bCs/>
          <w:lang w:bidi="fa-IR"/>
        </w:rPr>
        <w:t>Time</w:t>
      </w:r>
      <w:r w:rsidR="00F23099">
        <w:rPr>
          <w:rFonts w:asciiTheme="majorBidi" w:hAnsiTheme="majorBidi" w:cs="B Nazanin" w:hint="cs"/>
          <w:b/>
          <w:bCs/>
          <w:rtl/>
          <w:lang w:bidi="fa-IR"/>
        </w:rPr>
        <w:t xml:space="preserve"> </w:t>
      </w:r>
      <w:r w:rsidR="008C083E">
        <w:rPr>
          <w:rFonts w:asciiTheme="majorBidi" w:hAnsiTheme="majorBidi" w:cs="B Nazanin"/>
          <w:b/>
          <w:bCs/>
          <w:lang w:bidi="fa-IR"/>
        </w:rPr>
        <w:t xml:space="preserve"> </w:t>
      </w:r>
      <w:r w:rsidRPr="00F953DE">
        <w:rPr>
          <w:rFonts w:cs="B Nazanin" w:hint="cs"/>
          <w:sz w:val="36"/>
          <w:szCs w:val="28"/>
          <w:rtl/>
          <w:lang w:bidi="fa-IR"/>
        </w:rPr>
        <w:t>موجود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باشد و در این فایل با اصلاح ضرایب ترک خوردگی ستون ها از 7/0 به 1 و تیرها از 35/0 به 5/0 طبق استاندارد 2800 ویرایش چهارم زمان تناوب تحلیلی را استخراج می</w:t>
      </w:r>
      <w:r w:rsidRPr="00F953DE">
        <w:rPr>
          <w:rFonts w:cs="B Nazanin"/>
          <w:sz w:val="36"/>
          <w:szCs w:val="28"/>
          <w:rtl/>
          <w:lang w:bidi="fa-IR"/>
        </w:rPr>
        <w:softHyphen/>
      </w:r>
      <w:r w:rsidRPr="00F953DE">
        <w:rPr>
          <w:rFonts w:cs="B Nazanin" w:hint="cs"/>
          <w:sz w:val="36"/>
          <w:szCs w:val="28"/>
          <w:rtl/>
          <w:lang w:bidi="fa-IR"/>
        </w:rPr>
        <w:t>نمائیم:</w:t>
      </w:r>
    </w:p>
    <w:p w14:paraId="0848C06C" w14:textId="77777777" w:rsidR="008852CC" w:rsidRDefault="008852CC" w:rsidP="00F953DE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6C0FE2C" wp14:editId="74E3C66E">
            <wp:extent cx="6097270" cy="2185035"/>
            <wp:effectExtent l="76200" t="76200" r="132080" b="139065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850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0A9227" w14:textId="77777777" w:rsidR="007C2F1E" w:rsidRDefault="008852CC" w:rsidP="008852CC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مورد ضرایب ترک خوردگی تیرها و ستون ها</w:t>
      </w:r>
    </w:p>
    <w:p w14:paraId="2C8FAC54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B85FEF5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1297B12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1229948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E89F8CE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D3BD885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B8DCDD2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1A7FDF2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4FC0E09C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DCEED13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8E72E14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637113C9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83797C6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7EB7EB8A" w14:textId="77777777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1138D79E" w14:textId="7E101201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سازه سمت چپ</w:t>
      </w:r>
    </w:p>
    <w:p w14:paraId="3295C55D" w14:textId="77777777" w:rsidR="008852CC" w:rsidRDefault="008852CC" w:rsidP="008852CC">
      <w:pPr>
        <w:bidi/>
        <w:jc w:val="center"/>
        <w:rPr>
          <w:rFonts w:cs="B Nazanin"/>
          <w:sz w:val="36"/>
          <w:szCs w:val="28"/>
          <w:lang w:bidi="fa-I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7"/>
        <w:gridCol w:w="957"/>
        <w:gridCol w:w="1053"/>
        <w:gridCol w:w="2018"/>
        <w:gridCol w:w="1698"/>
        <w:gridCol w:w="1151"/>
        <w:gridCol w:w="1698"/>
      </w:tblGrid>
      <w:tr w:rsidR="00D80861" w14:paraId="3287E603" w14:textId="77777777" w:rsidTr="00D80861">
        <w:trPr>
          <w:trHeight w:val="288"/>
        </w:trPr>
        <w:tc>
          <w:tcPr>
            <w:tcW w:w="2630" w:type="pct"/>
            <w:gridSpan w:val="4"/>
            <w:shd w:val="clear" w:color="000000" w:fill="C0C0C0"/>
            <w:noWrap/>
            <w:vAlign w:val="center"/>
            <w:hideMark/>
          </w:tcPr>
          <w:p w14:paraId="30A952B6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Modal Participating Mass Ratios</w:t>
            </w:r>
          </w:p>
        </w:tc>
        <w:tc>
          <w:tcPr>
            <w:tcW w:w="885" w:type="pct"/>
            <w:shd w:val="clear" w:color="000000" w:fill="C0C0C0"/>
            <w:noWrap/>
            <w:vAlign w:val="center"/>
            <w:hideMark/>
          </w:tcPr>
          <w:p w14:paraId="6AD6F019" w14:textId="0A4B864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00" w:type="pct"/>
            <w:shd w:val="clear" w:color="000000" w:fill="C0C0C0"/>
            <w:noWrap/>
            <w:vAlign w:val="center"/>
            <w:hideMark/>
          </w:tcPr>
          <w:p w14:paraId="52C5E312" w14:textId="0E6AF96F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C0C0C0"/>
            <w:noWrap/>
            <w:vAlign w:val="center"/>
            <w:hideMark/>
          </w:tcPr>
          <w:p w14:paraId="0CA50A46" w14:textId="38EFCE2C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0533AF30" w14:textId="77777777" w:rsidTr="00D80861">
        <w:trPr>
          <w:trHeight w:val="288"/>
        </w:trPr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228FDEFA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499" w:type="pct"/>
            <w:shd w:val="clear" w:color="000000" w:fill="99CCFF"/>
            <w:noWrap/>
            <w:vAlign w:val="center"/>
            <w:hideMark/>
          </w:tcPr>
          <w:p w14:paraId="0469E727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549" w:type="pct"/>
            <w:shd w:val="clear" w:color="000000" w:fill="99CCFF"/>
            <w:noWrap/>
            <w:vAlign w:val="center"/>
            <w:hideMark/>
          </w:tcPr>
          <w:p w14:paraId="6DD57DD6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1051" w:type="pct"/>
            <w:shd w:val="clear" w:color="000000" w:fill="99CCFF"/>
            <w:noWrap/>
            <w:vAlign w:val="center"/>
            <w:hideMark/>
          </w:tcPr>
          <w:p w14:paraId="32495D33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UX</w:t>
            </w: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43893B14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UY</w:t>
            </w:r>
          </w:p>
        </w:tc>
        <w:tc>
          <w:tcPr>
            <w:tcW w:w="600" w:type="pct"/>
            <w:shd w:val="clear" w:color="000000" w:fill="99CCFF"/>
            <w:noWrap/>
            <w:vAlign w:val="center"/>
            <w:hideMark/>
          </w:tcPr>
          <w:p w14:paraId="02AC4809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2654259D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UY</w:t>
            </w:r>
          </w:p>
        </w:tc>
      </w:tr>
      <w:tr w:rsidR="00D80861" w14:paraId="775F854B" w14:textId="77777777" w:rsidTr="00D80861">
        <w:trPr>
          <w:trHeight w:val="288"/>
        </w:trPr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2AD482EE" w14:textId="62C54653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499" w:type="pct"/>
            <w:shd w:val="clear" w:color="000000" w:fill="99CCFF"/>
            <w:noWrap/>
            <w:vAlign w:val="center"/>
            <w:hideMark/>
          </w:tcPr>
          <w:p w14:paraId="35AFAAAB" w14:textId="4527BDE9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49" w:type="pct"/>
            <w:shd w:val="clear" w:color="000000" w:fill="99CCFF"/>
            <w:noWrap/>
            <w:vAlign w:val="center"/>
            <w:hideMark/>
          </w:tcPr>
          <w:p w14:paraId="2F33438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1051" w:type="pct"/>
            <w:shd w:val="clear" w:color="000000" w:fill="99CCFF"/>
            <w:noWrap/>
            <w:vAlign w:val="center"/>
            <w:hideMark/>
          </w:tcPr>
          <w:p w14:paraId="5CB270FA" w14:textId="20AD72BB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44A505FB" w14:textId="391736AB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00" w:type="pct"/>
            <w:shd w:val="clear" w:color="000000" w:fill="99CCFF"/>
            <w:noWrap/>
            <w:vAlign w:val="center"/>
            <w:hideMark/>
          </w:tcPr>
          <w:p w14:paraId="09E33BE3" w14:textId="4A990394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6D7D34CD" w14:textId="6B2B2D3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D6FA162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68992F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06D71BC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0550FD7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1.532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F1911E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0.7599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FD0A9E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0.000004875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313CF3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0.7599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A01ADA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0.000004875</w:t>
            </w:r>
          </w:p>
        </w:tc>
      </w:tr>
      <w:tr w:rsidR="00D80861" w14:paraId="16832B19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E8EEB9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BF1DD0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8B8F3B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1.469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A6B7B3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0.00001067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862D9D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0.7641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34C573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0.7599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2B9A1D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0.7641</w:t>
            </w:r>
          </w:p>
        </w:tc>
      </w:tr>
      <w:tr w:rsidR="00D80861" w14:paraId="13238D4C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1191E1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BA377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919FCE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1.354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5079D4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028AC1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0.0004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035DDFC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0.7619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35E490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0.7645</w:t>
            </w:r>
          </w:p>
        </w:tc>
      </w:tr>
      <w:tr w:rsidR="00D80861" w14:paraId="4372884F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5F05F9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019032E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13FD4B8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0.517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746D60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0.1311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38CBB8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0.000001548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7903973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9CC089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0.7645</w:t>
            </w:r>
          </w:p>
        </w:tc>
      </w:tr>
      <w:tr w:rsidR="00D80861" w14:paraId="004DA4E2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BE4176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186319B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2CDF7ED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1512D34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0.000002951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E3F3ED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0.1301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2B5A192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A844B6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0.8946</w:t>
            </w:r>
          </w:p>
        </w:tc>
      </w:tr>
      <w:tr w:rsidR="00D80861" w14:paraId="0E083ABE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3DBB2C3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509D44E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C6A30B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0.46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50DC60B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176D36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3697D8A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A5E484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0.8947</w:t>
            </w:r>
          </w:p>
        </w:tc>
      </w:tr>
      <w:tr w:rsidR="00D80861" w14:paraId="1BC25527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CC2483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45A355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3BDE52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0.275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70D2E8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0.0428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FBF130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0.00002023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604A353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0.9362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9E9071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0.8947</w:t>
            </w:r>
          </w:p>
        </w:tc>
      </w:tr>
      <w:tr w:rsidR="00D80861" w14:paraId="372EA6E9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949717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6191BF5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2F66246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0.273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C904FC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0.0000255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7523C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0.0368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38D56FD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0.9363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6F309E1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0.9315</w:t>
            </w:r>
          </w:p>
        </w:tc>
      </w:tr>
      <w:tr w:rsidR="00D80861" w14:paraId="4DBF7601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3C6138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0E82EE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565C66B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0.241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1DCDAD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0C5111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232DCA7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0.9369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EBE188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0.9315</w:t>
            </w:r>
          </w:p>
        </w:tc>
      </w:tr>
      <w:tr w:rsidR="00D80861" w14:paraId="25E2DC0E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51ED1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A60A82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791EF8D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0.224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43D3DC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5.887E-07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C78B85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0.0169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2E43C2E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0.9369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899230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0.9484</w:t>
            </w:r>
          </w:p>
        </w:tc>
      </w:tr>
      <w:tr w:rsidR="00D80861" w14:paraId="58380990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B20C4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0315A9D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71204CE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0.216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F32360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0.0111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45040E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5D6AF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8296C9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0.9484</w:t>
            </w:r>
          </w:p>
        </w:tc>
      </w:tr>
      <w:tr w:rsidR="00D80861" w14:paraId="0D7CC10C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8D3CD4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077E3B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2675D6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0.204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12776A1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0.00001874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A2D281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0.000002085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0167648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689548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0.9484</w:t>
            </w:r>
          </w:p>
        </w:tc>
      </w:tr>
      <w:tr w:rsidR="00D80861" w14:paraId="03F67147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606AE1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950B1A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7BCD1C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0.163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1C78A6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0.0247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F15F24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47FC6B9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0.9727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9B8DCA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0.9484</w:t>
            </w:r>
          </w:p>
        </w:tc>
      </w:tr>
      <w:tr w:rsidR="00D80861" w14:paraId="73F85FC0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0646C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7A3AE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6D6AB8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0.161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2228F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2DE78C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0.0247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BCBF45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0.9727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A6947E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0.9731</w:t>
            </w:r>
          </w:p>
        </w:tc>
      </w:tr>
      <w:tr w:rsidR="00D80861" w14:paraId="58769458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A7E4C1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A3A44F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287437B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0.152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D8ADAC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2F7AF9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0.00003923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318805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0.9727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E00317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0.9732</w:t>
            </w:r>
          </w:p>
        </w:tc>
      </w:tr>
      <w:tr w:rsidR="00D80861" w14:paraId="2F12D23E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825E64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101459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68D739A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0.115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23CB6AF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0.0148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DD2B75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27D0F80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6C8C3F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0.9732</w:t>
            </w:r>
          </w:p>
        </w:tc>
      </w:tr>
      <w:tr w:rsidR="00D80861" w14:paraId="2BFAF937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018638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2ADEA3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24FEE2C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0.114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14DABA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6.275E-07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BBEFF9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0.0145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695FCFC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BB28DE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0.9876</w:t>
            </w:r>
          </w:p>
        </w:tc>
      </w:tr>
      <w:tr w:rsidR="00D80861" w14:paraId="1431A503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637771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28E08B7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953337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0.107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17EA30E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0.000006381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E62CB2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0.0000152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7F17C08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D42BBF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0.9876</w:t>
            </w:r>
          </w:p>
        </w:tc>
      </w:tr>
    </w:tbl>
    <w:p w14:paraId="2B12890F" w14:textId="77777777" w:rsidR="00F23099" w:rsidRDefault="00F23099" w:rsidP="005C4E47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1D15A08B" w14:textId="5AD893F7" w:rsidR="0077250E" w:rsidRDefault="0077250E" w:rsidP="00F23099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X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D80861">
        <w:rPr>
          <w:rFonts w:cs="B Nazanin" w:hint="cs"/>
          <w:sz w:val="36"/>
          <w:szCs w:val="28"/>
          <w:rtl/>
          <w:lang w:bidi="fa-IR"/>
        </w:rPr>
        <w:t>532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5C4E47">
        <w:rPr>
          <w:rFonts w:cs="B Nazanin" w:hint="cs"/>
          <w:sz w:val="36"/>
          <w:szCs w:val="28"/>
          <w:rtl/>
          <w:lang w:bidi="fa-IR"/>
        </w:rPr>
        <w:t>1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61BCB9F4" w14:textId="71F3020B" w:rsidR="0077250E" w:rsidRDefault="0077250E" w:rsidP="005C4E47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Y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D80861">
        <w:rPr>
          <w:rFonts w:cs="B Nazanin" w:hint="cs"/>
          <w:sz w:val="36"/>
          <w:szCs w:val="28"/>
          <w:rtl/>
          <w:lang w:bidi="fa-IR"/>
        </w:rPr>
        <w:t>469</w:t>
      </w:r>
      <w:r>
        <w:rPr>
          <w:rFonts w:cs="B Nazanin" w:hint="cs"/>
          <w:sz w:val="36"/>
          <w:szCs w:val="28"/>
          <w:rtl/>
          <w:lang w:bidi="fa-IR"/>
        </w:rPr>
        <w:t>/</w:t>
      </w:r>
      <w:r w:rsidR="005C4E47">
        <w:rPr>
          <w:rFonts w:cs="B Nazanin" w:hint="cs"/>
          <w:sz w:val="36"/>
          <w:szCs w:val="28"/>
          <w:rtl/>
          <w:lang w:bidi="fa-IR"/>
        </w:rPr>
        <w:t>1</w:t>
      </w:r>
      <w:r>
        <w:rPr>
          <w:rFonts w:cs="B Nazanin" w:hint="cs"/>
          <w:sz w:val="36"/>
          <w:szCs w:val="28"/>
          <w:rtl/>
          <w:lang w:bidi="fa-IR"/>
        </w:rPr>
        <w:t xml:space="preserve"> ثانیه</w:t>
      </w:r>
    </w:p>
    <w:p w14:paraId="2036AE18" w14:textId="77777777" w:rsidR="0077250E" w:rsidRDefault="0077250E" w:rsidP="0077250E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CC18A22" w14:textId="77777777" w:rsidR="0077250E" w:rsidRDefault="005C4E47" w:rsidP="00185764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در سازه سمت چپ </w:t>
      </w:r>
      <w:r w:rsidR="0077250E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در هر دو جهت زمان تناوب تحلیلی بزرگتر از زمان تناوب تجربی بدست آمده می</w:t>
      </w:r>
      <w:r w:rsidR="0077250E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="0077250E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 بنابراین برای طراحی سازه از زمان تناوب تجربی استفاده نموده و از زمان تناوب تحلیلی برای کنترل دریفت استفاده می</w:t>
      </w:r>
      <w:r w:rsidR="0077250E"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 w:rsidR="0077250E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نمائیم.</w:t>
      </w:r>
    </w:p>
    <w:p w14:paraId="7948E22B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7B638BFB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106EF7ED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E869A39" w14:textId="198154DC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سازه سمت راست بالا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7"/>
        <w:gridCol w:w="1278"/>
        <w:gridCol w:w="1404"/>
        <w:gridCol w:w="1443"/>
        <w:gridCol w:w="1370"/>
        <w:gridCol w:w="1370"/>
        <w:gridCol w:w="1370"/>
      </w:tblGrid>
      <w:tr w:rsidR="00D80861" w14:paraId="5DCF3741" w14:textId="77777777" w:rsidTr="00D80861">
        <w:trPr>
          <w:trHeight w:val="288"/>
        </w:trPr>
        <w:tc>
          <w:tcPr>
            <w:tcW w:w="2857" w:type="pct"/>
            <w:gridSpan w:val="4"/>
            <w:shd w:val="clear" w:color="000000" w:fill="C0C0C0"/>
            <w:noWrap/>
            <w:vAlign w:val="center"/>
            <w:hideMark/>
          </w:tcPr>
          <w:p w14:paraId="645B5C1E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Modal Participating Mass Ratios</w:t>
            </w:r>
          </w:p>
        </w:tc>
        <w:tc>
          <w:tcPr>
            <w:tcW w:w="714" w:type="pct"/>
            <w:shd w:val="clear" w:color="000000" w:fill="C0C0C0"/>
            <w:noWrap/>
            <w:vAlign w:val="center"/>
            <w:hideMark/>
          </w:tcPr>
          <w:p w14:paraId="1FE9C929" w14:textId="0104BED3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14" w:type="pct"/>
            <w:shd w:val="clear" w:color="000000" w:fill="C0C0C0"/>
            <w:noWrap/>
            <w:vAlign w:val="center"/>
            <w:hideMark/>
          </w:tcPr>
          <w:p w14:paraId="66D6F0B3" w14:textId="2E195E0D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14" w:type="pct"/>
            <w:shd w:val="clear" w:color="000000" w:fill="C0C0C0"/>
            <w:noWrap/>
            <w:vAlign w:val="center"/>
            <w:hideMark/>
          </w:tcPr>
          <w:p w14:paraId="5EDCF5D1" w14:textId="1E39D172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91411AA" w14:textId="77777777" w:rsidTr="00D80861">
        <w:trPr>
          <w:trHeight w:val="288"/>
        </w:trPr>
        <w:tc>
          <w:tcPr>
            <w:tcW w:w="707" w:type="pct"/>
            <w:shd w:val="clear" w:color="000000" w:fill="99CCFF"/>
            <w:noWrap/>
            <w:vAlign w:val="center"/>
            <w:hideMark/>
          </w:tcPr>
          <w:p w14:paraId="71879AC4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666" w:type="pct"/>
            <w:shd w:val="clear" w:color="000000" w:fill="99CCFF"/>
            <w:noWrap/>
            <w:vAlign w:val="center"/>
            <w:hideMark/>
          </w:tcPr>
          <w:p w14:paraId="7A494F74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732" w:type="pct"/>
            <w:shd w:val="clear" w:color="000000" w:fill="99CCFF"/>
            <w:noWrap/>
            <w:vAlign w:val="center"/>
            <w:hideMark/>
          </w:tcPr>
          <w:p w14:paraId="697A17E3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752" w:type="pct"/>
            <w:shd w:val="clear" w:color="000000" w:fill="99CCFF"/>
            <w:noWrap/>
            <w:vAlign w:val="center"/>
            <w:hideMark/>
          </w:tcPr>
          <w:p w14:paraId="0BF35E52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UX</w:t>
            </w: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12763720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UY</w:t>
            </w: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5C2D771A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573F0E4A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UY</w:t>
            </w:r>
          </w:p>
        </w:tc>
      </w:tr>
      <w:tr w:rsidR="00D80861" w14:paraId="3E832B47" w14:textId="77777777" w:rsidTr="00D80861">
        <w:trPr>
          <w:trHeight w:val="288"/>
        </w:trPr>
        <w:tc>
          <w:tcPr>
            <w:tcW w:w="707" w:type="pct"/>
            <w:shd w:val="clear" w:color="000000" w:fill="99CCFF"/>
            <w:noWrap/>
            <w:vAlign w:val="center"/>
            <w:hideMark/>
          </w:tcPr>
          <w:p w14:paraId="01F66600" w14:textId="2B24D4A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66" w:type="pct"/>
            <w:shd w:val="clear" w:color="000000" w:fill="99CCFF"/>
            <w:noWrap/>
            <w:vAlign w:val="center"/>
            <w:hideMark/>
          </w:tcPr>
          <w:p w14:paraId="64B3CD2A" w14:textId="3EFEB869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32" w:type="pct"/>
            <w:shd w:val="clear" w:color="000000" w:fill="99CCFF"/>
            <w:noWrap/>
            <w:vAlign w:val="center"/>
            <w:hideMark/>
          </w:tcPr>
          <w:p w14:paraId="60D2A2D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752" w:type="pct"/>
            <w:shd w:val="clear" w:color="000000" w:fill="99CCFF"/>
            <w:noWrap/>
            <w:vAlign w:val="center"/>
            <w:hideMark/>
          </w:tcPr>
          <w:p w14:paraId="0BBD259D" w14:textId="4CF57D02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7258AAE9" w14:textId="00C98441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4EA1934C" w14:textId="4DE372E0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714" w:type="pct"/>
            <w:shd w:val="clear" w:color="000000" w:fill="99CCFF"/>
            <w:noWrap/>
            <w:vAlign w:val="center"/>
            <w:hideMark/>
          </w:tcPr>
          <w:p w14:paraId="279C9EC1" w14:textId="29BADD3C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6AD00C10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4920227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70D77A6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1580E58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1.426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0CF2CAA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0.3765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9555B9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0.3755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AA83B9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0.3765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6302505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0.3755</w:t>
            </w:r>
          </w:p>
        </w:tc>
      </w:tr>
      <w:tr w:rsidR="00D80861" w14:paraId="6F139FBB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4A6BBD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224F8D2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60E75A6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1.364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2684DD1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0.1699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2229ED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0.1668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535402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0.5463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6EAF70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0.5424</w:t>
            </w:r>
          </w:p>
        </w:tc>
      </w:tr>
      <w:tr w:rsidR="00D80861" w14:paraId="3AA71360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5EE3C11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6274833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2ADB0E0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1.177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30B6FB9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0.2119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76DE94C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0.216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3FEE76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0.7582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7500CC3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0.7583</w:t>
            </w:r>
          </w:p>
        </w:tc>
      </w:tr>
      <w:tr w:rsidR="00D80861" w14:paraId="37EC36E2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369F291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2F8EBD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727C7AA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0.47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2C7B74C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0.0704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73BAAA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0.067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670F3AA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0.8286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E4B403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0.8253</w:t>
            </w:r>
          </w:p>
        </w:tc>
      </w:tr>
      <w:tr w:rsidR="00D80861" w14:paraId="08E1D8D1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7C0243F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7DF5EF4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5EE8AE7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0.449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1F7AC07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0.0303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3363A8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0.0334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270D1D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0.8589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D3016A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0.8587</w:t>
            </w:r>
          </w:p>
        </w:tc>
      </w:tr>
      <w:tr w:rsidR="00D80861" w14:paraId="78BF7BBF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5B477C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6088CB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7AEA54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0AC154C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0.0333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5DE8E8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0.0336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60F371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0.8922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0C09FC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0.8923</w:t>
            </w:r>
          </w:p>
        </w:tc>
      </w:tr>
      <w:tr w:rsidR="00D80861" w14:paraId="7EE3C1F6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64FB4D6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7D4D63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5B2AAA2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0.238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0ECDD65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0.0265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9A5528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0.0251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65AD27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0.9187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549E50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0.9174</w:t>
            </w:r>
          </w:p>
        </w:tc>
      </w:tr>
      <w:tr w:rsidR="00D80861" w14:paraId="19A69E20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0294EFB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26BCB7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30DCD91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0.229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2381ADD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0.0145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0F6BA1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0.0157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44DEBE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0.9332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C5FFE2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0.9332</w:t>
            </w:r>
          </w:p>
        </w:tc>
      </w:tr>
      <w:tr w:rsidR="00D80861" w14:paraId="7A27ED5B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280CF7A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486C80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11B5352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0.208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6FC5B76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0.0096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F19727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0.0097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E47F6F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0.9428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9D98D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0.9429</w:t>
            </w:r>
          </w:p>
        </w:tc>
      </w:tr>
      <w:tr w:rsidR="00D80861" w14:paraId="43787170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68C9B7D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D9E8FA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66F96CE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0.147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09D4C4F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0.0152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29453A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0.0143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F59078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0.958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58391A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0.9572</w:t>
            </w:r>
          </w:p>
        </w:tc>
      </w:tr>
      <w:tr w:rsidR="00D80861" w14:paraId="7AB3FB7C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7EA4BC7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0DFE95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7907980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0.143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3360343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0.0112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CBEE1C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1E8DFB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0.9692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DDC624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0.9692</w:t>
            </w:r>
          </w:p>
        </w:tc>
      </w:tr>
      <w:tr w:rsidR="00D80861" w14:paraId="6C89D0A8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65C3CA3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233292A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6630DA3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0.13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7B318AF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6ACE4A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1CD642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F8781C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0.9713</w:t>
            </w:r>
          </w:p>
        </w:tc>
      </w:tr>
      <w:tr w:rsidR="00D80861" w14:paraId="5AADF388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7E16AD6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4707F3C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171F262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0.101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210692D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0.0084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43CD7B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0.008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7D2C607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0.9797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A7EB9E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0.9793</w:t>
            </w:r>
          </w:p>
        </w:tc>
      </w:tr>
      <w:tr w:rsidR="00D80861" w14:paraId="24101E34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5E649FD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5554E97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358DB62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0.099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1891BEE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A564BE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0.0075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BAA095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0.9868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5366D6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0.9868</w:t>
            </w:r>
          </w:p>
        </w:tc>
      </w:tr>
      <w:tr w:rsidR="00D80861" w14:paraId="4C2FDE32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1963683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15A0D53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5620D91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0.09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45359BC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0.0003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34A5F94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0.0004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E583C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0.9872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7A0C7D4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0.9872</w:t>
            </w:r>
          </w:p>
        </w:tc>
      </w:tr>
      <w:tr w:rsidR="00D80861" w14:paraId="707A0154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636BFB4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4094C2B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25FDD49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0.075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15D1B25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28B2CB3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6E2B6F4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0.994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359A0C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0.9933</w:t>
            </w:r>
          </w:p>
        </w:tc>
      </w:tr>
      <w:tr w:rsidR="00D80861" w14:paraId="16582A45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1391EA3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5FD29BF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2DB5383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0.075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1C3AF4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0.0059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CC0780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0.0066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1ECA853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0.9999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5A66019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0.9999</w:t>
            </w:r>
          </w:p>
        </w:tc>
      </w:tr>
      <w:tr w:rsidR="00D80861" w14:paraId="040ED0BB" w14:textId="77777777" w:rsidTr="00D80861">
        <w:trPr>
          <w:trHeight w:val="288"/>
        </w:trPr>
        <w:tc>
          <w:tcPr>
            <w:tcW w:w="707" w:type="pct"/>
            <w:shd w:val="clear" w:color="auto" w:fill="auto"/>
            <w:noWrap/>
            <w:vAlign w:val="center"/>
            <w:hideMark/>
          </w:tcPr>
          <w:p w14:paraId="4F5A4AD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666" w:type="pct"/>
            <w:shd w:val="clear" w:color="auto" w:fill="auto"/>
            <w:noWrap/>
            <w:vAlign w:val="center"/>
            <w:hideMark/>
          </w:tcPr>
          <w:p w14:paraId="55F5252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732" w:type="pct"/>
            <w:shd w:val="clear" w:color="auto" w:fill="auto"/>
            <w:noWrap/>
            <w:vAlign w:val="center"/>
            <w:hideMark/>
          </w:tcPr>
          <w:p w14:paraId="389EC18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0.067</w:t>
            </w:r>
          </w:p>
        </w:tc>
        <w:tc>
          <w:tcPr>
            <w:tcW w:w="752" w:type="pct"/>
            <w:shd w:val="clear" w:color="auto" w:fill="auto"/>
            <w:noWrap/>
            <w:vAlign w:val="center"/>
            <w:hideMark/>
          </w:tcPr>
          <w:p w14:paraId="3D731DA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04455FB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7474E2D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714" w:type="pct"/>
            <w:shd w:val="clear" w:color="auto" w:fill="auto"/>
            <w:noWrap/>
            <w:vAlign w:val="center"/>
            <w:hideMark/>
          </w:tcPr>
          <w:p w14:paraId="432F2E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</w:tbl>
    <w:p w14:paraId="49208DB0" w14:textId="77777777" w:rsidR="00AB4991" w:rsidRDefault="00AB4991" w:rsidP="00AB4991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00E878A0" w14:textId="05DB8093" w:rsidR="00AB4991" w:rsidRDefault="00AB4991" w:rsidP="00AB4991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X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D80861">
        <w:rPr>
          <w:rFonts w:cs="B Nazanin" w:hint="cs"/>
          <w:sz w:val="36"/>
          <w:szCs w:val="28"/>
          <w:rtl/>
          <w:lang w:bidi="fa-IR"/>
        </w:rPr>
        <w:t>426</w:t>
      </w:r>
      <w:r>
        <w:rPr>
          <w:rFonts w:cs="B Nazanin" w:hint="cs"/>
          <w:sz w:val="36"/>
          <w:szCs w:val="28"/>
          <w:rtl/>
          <w:lang w:bidi="fa-IR"/>
        </w:rPr>
        <w:t>/1 ثانیه</w:t>
      </w:r>
    </w:p>
    <w:p w14:paraId="716843E0" w14:textId="1AE36113" w:rsidR="00AB4991" w:rsidRDefault="00AB4991" w:rsidP="00AB4991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Y</w:t>
      </w:r>
      <w:r>
        <w:rPr>
          <w:rFonts w:cs="B Nazanin" w:hint="cs"/>
          <w:sz w:val="36"/>
          <w:szCs w:val="28"/>
          <w:rtl/>
          <w:lang w:bidi="fa-IR"/>
        </w:rPr>
        <w:t xml:space="preserve"> = </w:t>
      </w:r>
      <w:r w:rsidR="00D80861">
        <w:rPr>
          <w:rFonts w:cs="B Nazanin" w:hint="cs"/>
          <w:sz w:val="36"/>
          <w:szCs w:val="28"/>
          <w:rtl/>
          <w:lang w:bidi="fa-IR"/>
        </w:rPr>
        <w:t>426</w:t>
      </w:r>
      <w:r>
        <w:rPr>
          <w:rFonts w:cs="B Nazanin" w:hint="cs"/>
          <w:sz w:val="36"/>
          <w:szCs w:val="28"/>
          <w:rtl/>
          <w:lang w:bidi="fa-IR"/>
        </w:rPr>
        <w:t>/1 ثانیه</w:t>
      </w:r>
    </w:p>
    <w:p w14:paraId="4800D998" w14:textId="77777777" w:rsidR="00AB4991" w:rsidRDefault="00AB4991" w:rsidP="00AB4991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3A86CEA" w14:textId="788322B0" w:rsidR="00AB4991" w:rsidRDefault="00AB4991" w:rsidP="00AB499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در سازه سمت راست</w:t>
      </w:r>
      <w:r w:rsidR="00D80861"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بالا</w:t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 xml:space="preserve"> در هر دو جهت زمان تناوب تحلیلی بزرگتر از زمان تناوب تجربی بدست آمده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 بنابراین برای طراحی سازه از زمان تناوب تجربی استفاده نموده و از زمان تناوب تحلیلی برای کنترل دریفت استفاده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نمائیم.</w:t>
      </w:r>
    </w:p>
    <w:p w14:paraId="1C8A336D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14EB83F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6E34879E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70F0FEFC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743C647C" w14:textId="30FD6DAF" w:rsidR="00D80861" w:rsidRDefault="00D80861" w:rsidP="00D80861">
      <w:pPr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سازه سمت راست پایین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7"/>
        <w:gridCol w:w="957"/>
        <w:gridCol w:w="1053"/>
        <w:gridCol w:w="2018"/>
        <w:gridCol w:w="1698"/>
        <w:gridCol w:w="1151"/>
        <w:gridCol w:w="1698"/>
      </w:tblGrid>
      <w:tr w:rsidR="00D80861" w14:paraId="5784EE9C" w14:textId="77777777" w:rsidTr="00D80861">
        <w:trPr>
          <w:trHeight w:val="288"/>
        </w:trPr>
        <w:tc>
          <w:tcPr>
            <w:tcW w:w="2630" w:type="pct"/>
            <w:gridSpan w:val="4"/>
            <w:shd w:val="clear" w:color="000000" w:fill="C0C0C0"/>
            <w:noWrap/>
            <w:vAlign w:val="center"/>
            <w:hideMark/>
          </w:tcPr>
          <w:p w14:paraId="0B8C52DD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Modal Participating Mass Ratios</w:t>
            </w:r>
          </w:p>
        </w:tc>
        <w:tc>
          <w:tcPr>
            <w:tcW w:w="885" w:type="pct"/>
            <w:shd w:val="clear" w:color="000000" w:fill="C0C0C0"/>
            <w:noWrap/>
            <w:vAlign w:val="center"/>
            <w:hideMark/>
          </w:tcPr>
          <w:p w14:paraId="21539BD7" w14:textId="72FDE8D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00" w:type="pct"/>
            <w:shd w:val="clear" w:color="000000" w:fill="C0C0C0"/>
            <w:noWrap/>
            <w:vAlign w:val="center"/>
            <w:hideMark/>
          </w:tcPr>
          <w:p w14:paraId="1F8E3962" w14:textId="11DAA86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C0C0C0"/>
            <w:noWrap/>
            <w:vAlign w:val="center"/>
            <w:hideMark/>
          </w:tcPr>
          <w:p w14:paraId="2E3C39DF" w14:textId="0C7B035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7D730DA" w14:textId="77777777" w:rsidTr="00D80861">
        <w:trPr>
          <w:trHeight w:val="288"/>
        </w:trPr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21C2C545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Case</w:t>
            </w:r>
          </w:p>
        </w:tc>
        <w:tc>
          <w:tcPr>
            <w:tcW w:w="499" w:type="pct"/>
            <w:shd w:val="clear" w:color="000000" w:fill="99CCFF"/>
            <w:noWrap/>
            <w:vAlign w:val="center"/>
            <w:hideMark/>
          </w:tcPr>
          <w:p w14:paraId="48169F70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Mode</w:t>
            </w:r>
          </w:p>
        </w:tc>
        <w:tc>
          <w:tcPr>
            <w:tcW w:w="549" w:type="pct"/>
            <w:shd w:val="clear" w:color="000000" w:fill="99CCFF"/>
            <w:noWrap/>
            <w:vAlign w:val="center"/>
            <w:hideMark/>
          </w:tcPr>
          <w:p w14:paraId="26EF6E72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Period</w:t>
            </w:r>
          </w:p>
        </w:tc>
        <w:tc>
          <w:tcPr>
            <w:tcW w:w="1051" w:type="pct"/>
            <w:shd w:val="clear" w:color="000000" w:fill="99CCFF"/>
            <w:noWrap/>
            <w:vAlign w:val="center"/>
            <w:hideMark/>
          </w:tcPr>
          <w:p w14:paraId="4A6CCE53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UX</w:t>
            </w: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4B3427DC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UY</w:t>
            </w:r>
          </w:p>
        </w:tc>
        <w:tc>
          <w:tcPr>
            <w:tcW w:w="600" w:type="pct"/>
            <w:shd w:val="clear" w:color="000000" w:fill="99CCFF"/>
            <w:noWrap/>
            <w:vAlign w:val="center"/>
            <w:hideMark/>
          </w:tcPr>
          <w:p w14:paraId="2AE9F75E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UX</w:t>
            </w: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6CC39FD2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Sum UY</w:t>
            </w:r>
          </w:p>
        </w:tc>
      </w:tr>
      <w:tr w:rsidR="00D80861" w14:paraId="4EEFB44C" w14:textId="77777777" w:rsidTr="00D80861">
        <w:trPr>
          <w:trHeight w:val="288"/>
        </w:trPr>
        <w:tc>
          <w:tcPr>
            <w:tcW w:w="530" w:type="pct"/>
            <w:shd w:val="clear" w:color="000000" w:fill="99CCFF"/>
            <w:noWrap/>
            <w:vAlign w:val="center"/>
            <w:hideMark/>
          </w:tcPr>
          <w:p w14:paraId="0579F4E3" w14:textId="663BA925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499" w:type="pct"/>
            <w:shd w:val="clear" w:color="000000" w:fill="99CCFF"/>
            <w:noWrap/>
            <w:vAlign w:val="center"/>
            <w:hideMark/>
          </w:tcPr>
          <w:p w14:paraId="32B46C33" w14:textId="19D4E56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549" w:type="pct"/>
            <w:shd w:val="clear" w:color="000000" w:fill="99CCFF"/>
            <w:noWrap/>
            <w:vAlign w:val="center"/>
            <w:hideMark/>
          </w:tcPr>
          <w:p w14:paraId="4EA7C22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sec</w:t>
            </w:r>
          </w:p>
        </w:tc>
        <w:tc>
          <w:tcPr>
            <w:tcW w:w="1051" w:type="pct"/>
            <w:shd w:val="clear" w:color="000000" w:fill="99CCFF"/>
            <w:noWrap/>
            <w:vAlign w:val="center"/>
            <w:hideMark/>
          </w:tcPr>
          <w:p w14:paraId="14D06C60" w14:textId="17718F04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1ADA4B4F" w14:textId="7A8843D2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600" w:type="pct"/>
            <w:shd w:val="clear" w:color="000000" w:fill="99CCFF"/>
            <w:noWrap/>
            <w:vAlign w:val="center"/>
            <w:hideMark/>
          </w:tcPr>
          <w:p w14:paraId="4387E486" w14:textId="589ED86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5" w:type="pct"/>
            <w:shd w:val="clear" w:color="000000" w:fill="99CCFF"/>
            <w:noWrap/>
            <w:vAlign w:val="center"/>
            <w:hideMark/>
          </w:tcPr>
          <w:p w14:paraId="4F56C5D1" w14:textId="60E0F734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6A1776D4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CE4AB7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B93B91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7D31A4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1.447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481360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0.7604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C021E2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0.000001345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84CA5C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0.7604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F7F84D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0.000001345</w:t>
            </w:r>
          </w:p>
        </w:tc>
      </w:tr>
      <w:tr w:rsidR="00D80861" w14:paraId="06322FC5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1369D9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748D6B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5062060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1.391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5B8EAC7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0.00000252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B7BFEB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0.7626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2EE895D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0.7604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BCA2D2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0.7626</w:t>
            </w:r>
          </w:p>
        </w:tc>
      </w:tr>
      <w:tr w:rsidR="00D80861" w14:paraId="0155DC3D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E5F57C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AB85F5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E2F515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1.267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8507FA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33DE5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489E778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0.7606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25B3D9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0.7636</w:t>
            </w:r>
          </w:p>
        </w:tc>
      </w:tr>
      <w:tr w:rsidR="00D80861" w14:paraId="300A57BB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5EECD9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5527BA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085FC12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0.485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5C81506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0.1328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67F56BF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4D3B843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F4C5FF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0.7636</w:t>
            </w:r>
          </w:p>
        </w:tc>
      </w:tr>
      <w:tr w:rsidR="00D80861" w14:paraId="370C7106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17D4620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9C23A4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B42A06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0.471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610EE8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7.471E-07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529C949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0.1311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BFCC72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B7232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0.8948</w:t>
            </w:r>
          </w:p>
        </w:tc>
      </w:tr>
      <w:tr w:rsidR="00D80861" w14:paraId="230FD4F1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358D1A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170427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AB2DC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0.431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AAF91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0.00002831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C64DBA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0.0002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044BA2E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64B5872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0.8949</w:t>
            </w:r>
          </w:p>
        </w:tc>
      </w:tr>
      <w:tr w:rsidR="00D80861" w14:paraId="6934EF5E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3168E43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2008C4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0B78F22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9EF75E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28AD25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2B35E7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63CE54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0.8949</w:t>
            </w:r>
          </w:p>
        </w:tc>
      </w:tr>
      <w:tr w:rsidR="00D80861" w14:paraId="195ED9A2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ECFDEC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7A2A59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5B7E3F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0.245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AB0EDC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5.381E-07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09E682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0.0494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780E3B8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550E1C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0.9443</w:t>
            </w:r>
          </w:p>
        </w:tc>
      </w:tr>
      <w:tr w:rsidR="00D80861" w14:paraId="024E247C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6CFE48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507F169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69268E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0.225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29CE91A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0.00001304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74B573B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70248C4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0.9434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526F33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0.9444</w:t>
            </w:r>
          </w:p>
        </w:tc>
      </w:tr>
      <w:tr w:rsidR="00D80861" w14:paraId="28B88FB0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0ADA5AC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75DA355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F3CB39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0.158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6C2A1E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0.0281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53CA63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7.078E-07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660A89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5318B4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0.9444</w:t>
            </w:r>
          </w:p>
        </w:tc>
      </w:tr>
      <w:tr w:rsidR="00D80861" w14:paraId="323B2844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B6D209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487150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D3F33F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0.156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CB8827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9.301E-07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D70CD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0.0275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3B75F37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70ABE8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0.9719</w:t>
            </w:r>
          </w:p>
        </w:tc>
      </w:tr>
      <w:tr w:rsidR="00D80861" w14:paraId="4C18A70F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284848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50DD285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4F61E17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0.143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79131A6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0.000009145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6CE88D2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0.00003907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307CD42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0.9715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FE4EB0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0.972</w:t>
            </w:r>
          </w:p>
        </w:tc>
      </w:tr>
      <w:tr w:rsidR="00D80861" w14:paraId="02C75C40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68CDC38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38D35DD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1FC42A1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438EBF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0.0156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5642EB6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0.000001728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604E68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B09D1E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0.972</w:t>
            </w:r>
          </w:p>
        </w:tc>
      </w:tr>
      <w:tr w:rsidR="00D80861" w14:paraId="4080FCF0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352AACF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413B200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1449A82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0.109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8C3DB2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0.000002013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CBBF10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0.0153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1119EB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A70B2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0.9873</w:t>
            </w:r>
          </w:p>
        </w:tc>
      </w:tr>
      <w:tr w:rsidR="00D80861" w14:paraId="180D0C1A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2F745D1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1E24871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7A5F2C4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0.1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031D4F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0.000005863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02C2E9D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0.00002089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0A925B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0.9872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2BC3F7F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0.9873</w:t>
            </w:r>
          </w:p>
        </w:tc>
      </w:tr>
      <w:tr w:rsidR="00D80861" w14:paraId="59274BEF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4796075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61A383A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58FEA24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0.082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3BA4DE0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0.0128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EE78B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0.00001401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3E004E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54298D8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0.9873</w:t>
            </w:r>
          </w:p>
        </w:tc>
      </w:tr>
      <w:tr w:rsidR="00D80861" w14:paraId="219C18D1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5398EC2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2CA7CC2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3C502BB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0.082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6AAAF29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0.00001477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3B2A3BA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0.0127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5E3FBF4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E9ABEF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  <w:tr w:rsidR="00D80861" w14:paraId="7FEC4D3A" w14:textId="77777777" w:rsidTr="00D80861">
        <w:trPr>
          <w:trHeight w:val="288"/>
        </w:trPr>
        <w:tc>
          <w:tcPr>
            <w:tcW w:w="530" w:type="pct"/>
            <w:shd w:val="clear" w:color="auto" w:fill="auto"/>
            <w:noWrap/>
            <w:vAlign w:val="center"/>
            <w:hideMark/>
          </w:tcPr>
          <w:p w14:paraId="7C70C7A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Modal</w:t>
            </w:r>
          </w:p>
        </w:tc>
        <w:tc>
          <w:tcPr>
            <w:tcW w:w="499" w:type="pct"/>
            <w:shd w:val="clear" w:color="auto" w:fill="auto"/>
            <w:noWrap/>
            <w:vAlign w:val="center"/>
            <w:hideMark/>
          </w:tcPr>
          <w:p w14:paraId="0DA8B86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549" w:type="pct"/>
            <w:shd w:val="clear" w:color="auto" w:fill="auto"/>
            <w:noWrap/>
            <w:vAlign w:val="center"/>
            <w:hideMark/>
          </w:tcPr>
          <w:p w14:paraId="1CB5F8D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0.076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14:paraId="0C1832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0.000005221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174D0C3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0.00001701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14:paraId="01DB0FC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14:paraId="4BF7E3D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</w:t>
            </w:r>
          </w:p>
        </w:tc>
      </w:tr>
    </w:tbl>
    <w:p w14:paraId="1BF44E6B" w14:textId="77777777" w:rsidR="00D80861" w:rsidRDefault="00D80861" w:rsidP="00D80861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12C23EEA" w14:textId="43315D42" w:rsidR="00D80861" w:rsidRDefault="00D80861" w:rsidP="00D80861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X</w:t>
      </w:r>
      <w:r>
        <w:rPr>
          <w:rFonts w:cs="B Nazanin" w:hint="cs"/>
          <w:sz w:val="36"/>
          <w:szCs w:val="28"/>
          <w:rtl/>
          <w:lang w:bidi="fa-IR"/>
        </w:rPr>
        <w:t xml:space="preserve"> = 447/1 ثانیه</w:t>
      </w:r>
    </w:p>
    <w:p w14:paraId="40F45593" w14:textId="34F89D93" w:rsidR="00D80861" w:rsidRDefault="00D80861" w:rsidP="00D80861">
      <w:pPr>
        <w:bidi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زمان تناوب تحلیلی جهت </w:t>
      </w:r>
      <w:r>
        <w:rPr>
          <w:rFonts w:cs="B Nazanin"/>
          <w:sz w:val="36"/>
          <w:szCs w:val="28"/>
          <w:lang w:bidi="fa-IR"/>
        </w:rPr>
        <w:t>Y</w:t>
      </w:r>
      <w:r>
        <w:rPr>
          <w:rFonts w:cs="B Nazanin" w:hint="cs"/>
          <w:sz w:val="36"/>
          <w:szCs w:val="28"/>
          <w:rtl/>
          <w:lang w:bidi="fa-IR"/>
        </w:rPr>
        <w:t xml:space="preserve"> = 391/1 ثانیه</w:t>
      </w:r>
    </w:p>
    <w:p w14:paraId="7883B593" w14:textId="77777777" w:rsidR="00D80861" w:rsidRDefault="00D80861" w:rsidP="00D80861">
      <w:pPr>
        <w:bidi/>
        <w:jc w:val="both"/>
        <w:rPr>
          <w:rFonts w:cs="B Nazanin"/>
          <w:sz w:val="36"/>
          <w:szCs w:val="28"/>
          <w:rtl/>
          <w:lang w:bidi="fa-IR"/>
        </w:rPr>
      </w:pPr>
    </w:p>
    <w:p w14:paraId="6FD9CC0C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در سازه سمت راست بالا در هر دو جهت زمان تناوب تحلیلی بزرگتر از زمان تناوب تجربی بدست آمده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باشد بنابراین برای طراحی سازه از زمان تناوب تجربی استفاده نموده و از زمان تناوب تحلیلی برای کنترل دریفت استفاده می</w:t>
      </w:r>
      <w:r>
        <w:rPr>
          <w:rFonts w:cs="B Nazanin"/>
          <w:b/>
          <w:bCs/>
          <w:sz w:val="36"/>
          <w:szCs w:val="28"/>
          <w:u w:val="single"/>
          <w:rtl/>
          <w:lang w:bidi="fa-IR"/>
        </w:rPr>
        <w:softHyphen/>
      </w:r>
      <w:r>
        <w:rPr>
          <w:rFonts w:cs="B Nazanin" w:hint="cs"/>
          <w:b/>
          <w:bCs/>
          <w:sz w:val="36"/>
          <w:szCs w:val="28"/>
          <w:u w:val="single"/>
          <w:rtl/>
          <w:lang w:bidi="fa-IR"/>
        </w:rPr>
        <w:t>نمائیم.</w:t>
      </w:r>
    </w:p>
    <w:p w14:paraId="3E7FE7F9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7F4F13D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6644CC3C" w14:textId="77777777" w:rsidR="00D80861" w:rsidRDefault="00D80861" w:rsidP="00D80861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u w:val="single"/>
          <w:rtl/>
          <w:lang w:bidi="fa-IR"/>
        </w:rPr>
      </w:pPr>
    </w:p>
    <w:p w14:paraId="4F673EE6" w14:textId="77777777" w:rsidR="0077250E" w:rsidRDefault="00A349AA" w:rsidP="0077250E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کنترل تغییر مکان نسبی طبقات (دریفت)</w:t>
      </w:r>
    </w:p>
    <w:p w14:paraId="46E4DAFD" w14:textId="77777777" w:rsidR="00A349AA" w:rsidRDefault="0027367A" w:rsidP="00A349A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140721B" wp14:editId="0066514D">
            <wp:extent cx="5540987" cy="1181819"/>
            <wp:effectExtent l="76200" t="76200" r="136525" b="132715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20612" cy="11988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B20928" w14:textId="77777777" w:rsidR="0027367A" w:rsidRDefault="0027367A" w:rsidP="0027367A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49A221" wp14:editId="53DDBDCE">
            <wp:extent cx="5543550" cy="5495925"/>
            <wp:effectExtent l="76200" t="76200" r="133350" b="142875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495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D1616ED" w14:textId="77777777" w:rsidR="0027367A" w:rsidRDefault="00E06480" w:rsidP="00E06480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استاندارد 2800 در خصوص دریفت</w:t>
      </w:r>
    </w:p>
    <w:p w14:paraId="637A624E" w14:textId="77777777" w:rsidR="0027367A" w:rsidRDefault="00856547" w:rsidP="0027367A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CC76CC3" wp14:editId="09A46862">
            <wp:extent cx="6097270" cy="3917216"/>
            <wp:effectExtent l="0" t="0" r="0" b="7620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91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4DC8" w14:textId="77777777" w:rsidR="00D80861" w:rsidRDefault="00D80861" w:rsidP="005F734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A9B8ED7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2BF4944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8228160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5D146A0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9670379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BBE22A8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694EB1A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7BD0FB5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2649AE6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A891354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AEAA5EA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71AC391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E45FA3C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30914D4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C17B917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C381505" w14:textId="1E70E541" w:rsidR="005F7341" w:rsidRDefault="00727166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سازه سمت چپ: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4"/>
        <w:gridCol w:w="3089"/>
        <w:gridCol w:w="1855"/>
        <w:gridCol w:w="1688"/>
        <w:gridCol w:w="1686"/>
      </w:tblGrid>
      <w:tr w:rsidR="00D80861" w14:paraId="3CC98197" w14:textId="77777777" w:rsidTr="00D80861">
        <w:trPr>
          <w:trHeight w:val="288"/>
        </w:trPr>
        <w:tc>
          <w:tcPr>
            <w:tcW w:w="3241" w:type="pct"/>
            <w:gridSpan w:val="3"/>
            <w:shd w:val="clear" w:color="000000" w:fill="C0C0C0"/>
            <w:noWrap/>
            <w:vAlign w:val="center"/>
            <w:hideMark/>
          </w:tcPr>
          <w:p w14:paraId="670E6B17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2F2F5142" w14:textId="06F64BA1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454D2D23" w14:textId="31C019EF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E6DF3F3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197D4A96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76A30FF7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68A86EC3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20AE2EBF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55440B2F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</w:tr>
      <w:tr w:rsidR="00D80861" w14:paraId="41A70B27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4B347E01" w14:textId="31AFB360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37D2C634" w14:textId="3C8143A4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2C0A8A90" w14:textId="460CB54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2B728FB4" w14:textId="709368AA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64FFBA9D" w14:textId="622335F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F19F22B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063A32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976A35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7647BA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4E94B2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0.002287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4F3FC1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0.002256</w:t>
            </w:r>
          </w:p>
        </w:tc>
      </w:tr>
      <w:tr w:rsidR="00D80861" w14:paraId="18C93EBB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16C14D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A6959C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36A6B61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4A42ED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0.002083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9A638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0.002078</w:t>
            </w:r>
          </w:p>
        </w:tc>
      </w:tr>
      <w:tr w:rsidR="00D80861" w14:paraId="60531E31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B783DF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EEED34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3B2BFF7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1F46CA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0.003501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8F9C04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0.003457</w:t>
            </w:r>
          </w:p>
        </w:tc>
      </w:tr>
      <w:tr w:rsidR="00D80861" w14:paraId="73A49C1E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FBA1DE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521B356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8DBEF9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883E29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0.003249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69816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0.003241</w:t>
            </w:r>
          </w:p>
        </w:tc>
      </w:tr>
      <w:tr w:rsidR="00D80861" w14:paraId="78DAA2DE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D0626C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0099DB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4BF3788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662A13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0.003681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0D079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0.003641</w:t>
            </w:r>
          </w:p>
        </w:tc>
      </w:tr>
      <w:tr w:rsidR="00D80861" w14:paraId="6BB39136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6A717B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3464F2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3B576C8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3EA427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0.003417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D04C98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0.003408</w:t>
            </w:r>
          </w:p>
        </w:tc>
      </w:tr>
      <w:tr w:rsidR="00D80861" w14:paraId="6B093B5C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2D6B0B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614720B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0BE24E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99B97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0.003575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106557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0.003539</w:t>
            </w:r>
          </w:p>
        </w:tc>
      </w:tr>
      <w:tr w:rsidR="00D80861" w14:paraId="0F1A25E7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5C37366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D2F633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DFD0AB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F9200D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0.003341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F377F4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0.003332</w:t>
            </w:r>
          </w:p>
        </w:tc>
      </w:tr>
      <w:tr w:rsidR="00D80861" w14:paraId="15BB1DF9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92CCC6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6AB9D0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40B42C8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B1CEAB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0.003109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F66619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0.003079</w:t>
            </w:r>
          </w:p>
        </w:tc>
      </w:tr>
      <w:tr w:rsidR="00D80861" w14:paraId="0D6E2B77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679A8C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44DCE6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7F386D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4893FB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0.002932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05D7C1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0.002923</w:t>
            </w:r>
          </w:p>
        </w:tc>
      </w:tr>
      <w:tr w:rsidR="00D80861" w14:paraId="341E92CF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5686350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5ADC56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67AFB8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7102E4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0.001746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2CD2C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0.001729</w:t>
            </w:r>
          </w:p>
        </w:tc>
      </w:tr>
      <w:tr w:rsidR="00D80861" w14:paraId="779E7FA6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3F2E49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68395DE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BD5802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8A31CD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0.001678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495F32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0.001674</w:t>
            </w:r>
          </w:p>
        </w:tc>
      </w:tr>
    </w:tbl>
    <w:p w14:paraId="0C2CDA66" w14:textId="77777777" w:rsidR="00727166" w:rsidRDefault="00727166" w:rsidP="00727166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FC3295D" w14:textId="22D674C8" w:rsidR="00727166" w:rsidRDefault="00727166" w:rsidP="00727166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سازه سمت راست</w:t>
      </w:r>
      <w:r w:rsidR="00D80861">
        <w:rPr>
          <w:rFonts w:cs="B Nazanin" w:hint="cs"/>
          <w:sz w:val="36"/>
          <w:szCs w:val="28"/>
          <w:rtl/>
          <w:lang w:bidi="fa-IR"/>
        </w:rPr>
        <w:t xml:space="preserve"> بالا</w:t>
      </w:r>
      <w:r>
        <w:rPr>
          <w:rFonts w:cs="B Nazanin" w:hint="cs"/>
          <w:sz w:val="36"/>
          <w:szCs w:val="28"/>
          <w:rtl/>
          <w:lang w:bidi="fa-IR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4"/>
        <w:gridCol w:w="3089"/>
        <w:gridCol w:w="1855"/>
        <w:gridCol w:w="1688"/>
        <w:gridCol w:w="1686"/>
      </w:tblGrid>
      <w:tr w:rsidR="00D80861" w14:paraId="12B93397" w14:textId="77777777" w:rsidTr="00D80861">
        <w:trPr>
          <w:trHeight w:val="288"/>
        </w:trPr>
        <w:tc>
          <w:tcPr>
            <w:tcW w:w="3241" w:type="pct"/>
            <w:gridSpan w:val="3"/>
            <w:shd w:val="clear" w:color="000000" w:fill="C0C0C0"/>
            <w:noWrap/>
            <w:vAlign w:val="center"/>
            <w:hideMark/>
          </w:tcPr>
          <w:p w14:paraId="6A0A8EC2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32138BD5" w14:textId="0AEAE7C2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32E83EAD" w14:textId="70C9B1B3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158311B1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65FCD8EE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301B21B1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1BE8471D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38FCE5C6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5907A649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</w:tr>
      <w:tr w:rsidR="00D80861" w14:paraId="77061B4C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604A7E9A" w14:textId="04B3110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24E7C8D7" w14:textId="64A0C35B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6B10B359" w14:textId="0673726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7ABD55F7" w14:textId="15F85B9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4C97CFA7" w14:textId="73DE93F5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03812E9E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052267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2A99DCB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BB581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D47DBF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0.002248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8CF4B1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0.002014</w:t>
            </w:r>
          </w:p>
        </w:tc>
      </w:tr>
      <w:tr w:rsidR="00D80861" w14:paraId="353C5100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DE614C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EB7E4A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FCC4DC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BD1E84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0.000487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EC98D3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0.000253</w:t>
            </w:r>
          </w:p>
        </w:tc>
      </w:tr>
      <w:tr w:rsidR="00D80861" w14:paraId="3384DCD8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5FC3FC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92843F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38C304F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CA222B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0.000487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31B908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0.00025</w:t>
            </w:r>
          </w:p>
        </w:tc>
      </w:tr>
      <w:tr w:rsidR="00D80861" w14:paraId="03E8399B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B1914B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5C3CD74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51B58A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5247EF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0.002246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427BF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0.002009</w:t>
            </w:r>
          </w:p>
        </w:tc>
      </w:tr>
      <w:tr w:rsidR="00D80861" w14:paraId="2A71EDC7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EF6A3D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56F808E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4798C2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602D45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0.003289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599DAF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0.002989</w:t>
            </w:r>
          </w:p>
        </w:tc>
      </w:tr>
      <w:tr w:rsidR="00D80861" w14:paraId="1D814840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FBBC00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0C303D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4764E2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9A1173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0.00061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4048C2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0.00031</w:t>
            </w:r>
          </w:p>
        </w:tc>
      </w:tr>
      <w:tr w:rsidR="00D80861" w14:paraId="136EB6A5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3BD8CC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9CF6E3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45C4E4D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D8CCFC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0.000611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E0C92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0.000306</w:t>
            </w:r>
          </w:p>
        </w:tc>
      </w:tr>
      <w:tr w:rsidR="00D80861" w14:paraId="60BA20A4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961922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F310DE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7EF3D0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005BEF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0.003289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77AE54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0.002984</w:t>
            </w:r>
          </w:p>
        </w:tc>
      </w:tr>
      <w:tr w:rsidR="00D80861" w14:paraId="07815173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5F83239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4F96D4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FE1848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9A5D2B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0.003546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991554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</w:t>
            </w:r>
          </w:p>
        </w:tc>
      </w:tr>
      <w:tr w:rsidR="00D80861" w14:paraId="283ECAE2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71E554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31BAA75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0B1811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4B1AE0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0.003548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F6D89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0.003196</w:t>
            </w:r>
          </w:p>
        </w:tc>
      </w:tr>
      <w:tr w:rsidR="00D80861" w14:paraId="790D6424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0BFA0C4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2B6DBC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C19900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BB6006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0.003476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03A564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0.003129</w:t>
            </w:r>
          </w:p>
        </w:tc>
      </w:tr>
      <w:tr w:rsidR="00D80861" w14:paraId="399BEDCF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1C7C4A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37D0BD3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DF8EDA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1C222B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0.003478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FBABAC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0.003126</w:t>
            </w:r>
          </w:p>
        </w:tc>
      </w:tr>
      <w:tr w:rsidR="00D80861" w14:paraId="7FBC56E4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DFEFAB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29E5E4A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38192C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CE92B1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0.002975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8271E2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0.002694</w:t>
            </w:r>
          </w:p>
        </w:tc>
      </w:tr>
      <w:tr w:rsidR="00D80861" w14:paraId="1C8CCBAF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75E66C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B99ED8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B3A636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A036C8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0.002976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066A32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0.002692</w:t>
            </w:r>
          </w:p>
        </w:tc>
      </w:tr>
      <w:tr w:rsidR="00D80861" w14:paraId="14601D45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06EAFD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15DD9C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879548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1ABBA3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0.001594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412E82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0.001469</w:t>
            </w:r>
          </w:p>
        </w:tc>
      </w:tr>
      <w:tr w:rsidR="00D80861" w14:paraId="4158785C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64FAD7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9BEA06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11D222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5B51B8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0.001595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FEEA5B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0.001468</w:t>
            </w:r>
          </w:p>
        </w:tc>
      </w:tr>
    </w:tbl>
    <w:p w14:paraId="5D97053B" w14:textId="77777777" w:rsidR="00727166" w:rsidRDefault="00727166" w:rsidP="00D80861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2F2670FA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4B3BEBA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55A96A0" w14:textId="3CDF119E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lastRenderedPageBreak/>
        <w:t>سازه سمت راست پایین: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4"/>
        <w:gridCol w:w="3089"/>
        <w:gridCol w:w="1855"/>
        <w:gridCol w:w="1688"/>
        <w:gridCol w:w="1686"/>
      </w:tblGrid>
      <w:tr w:rsidR="00D80861" w14:paraId="7D739988" w14:textId="77777777" w:rsidTr="00D80861">
        <w:trPr>
          <w:trHeight w:val="288"/>
        </w:trPr>
        <w:tc>
          <w:tcPr>
            <w:tcW w:w="3241" w:type="pct"/>
            <w:gridSpan w:val="3"/>
            <w:shd w:val="clear" w:color="000000" w:fill="C0C0C0"/>
            <w:noWrap/>
            <w:vAlign w:val="center"/>
            <w:hideMark/>
          </w:tcPr>
          <w:p w14:paraId="4FCD144C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TABLE:  Diaphragm Max/Avg Drifts</w:t>
            </w: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099074DD" w14:textId="26084422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C0C0C0"/>
            <w:noWrap/>
            <w:vAlign w:val="center"/>
            <w:hideMark/>
          </w:tcPr>
          <w:p w14:paraId="05E0002E" w14:textId="262A97A8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50297EB7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56D5F8C8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Story</w:t>
            </w: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69B5EC97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Load Case/Combo</w:t>
            </w: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03425831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Item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233E0288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Max Drift</w:t>
            </w: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1CF3CDC3" w14:textId="77777777" w:rsidR="00D80861" w:rsidRDefault="00D80861" w:rsidP="00D80861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Avg Drift</w:t>
            </w:r>
          </w:p>
        </w:tc>
      </w:tr>
      <w:tr w:rsidR="00D80861" w14:paraId="4DBF3197" w14:textId="77777777" w:rsidTr="00D80861">
        <w:trPr>
          <w:trHeight w:val="288"/>
        </w:trPr>
        <w:tc>
          <w:tcPr>
            <w:tcW w:w="664" w:type="pct"/>
            <w:shd w:val="clear" w:color="000000" w:fill="99CCFF"/>
            <w:noWrap/>
            <w:vAlign w:val="center"/>
            <w:hideMark/>
          </w:tcPr>
          <w:p w14:paraId="62EF1A41" w14:textId="4B08D090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10" w:type="pct"/>
            <w:shd w:val="clear" w:color="000000" w:fill="99CCFF"/>
            <w:noWrap/>
            <w:vAlign w:val="center"/>
            <w:hideMark/>
          </w:tcPr>
          <w:p w14:paraId="09CF1F69" w14:textId="2C35F78F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967" w:type="pct"/>
            <w:shd w:val="clear" w:color="000000" w:fill="99CCFF"/>
            <w:noWrap/>
            <w:vAlign w:val="center"/>
            <w:hideMark/>
          </w:tcPr>
          <w:p w14:paraId="69F4B2EB" w14:textId="2D66FB39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6B80CEEA" w14:textId="62C07E1D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880" w:type="pct"/>
            <w:shd w:val="clear" w:color="000000" w:fill="99CCFF"/>
            <w:noWrap/>
            <w:vAlign w:val="center"/>
            <w:hideMark/>
          </w:tcPr>
          <w:p w14:paraId="478ED647" w14:textId="0DB31886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D80861" w14:paraId="26CDBA27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3ADE58D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F038BB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4613FA9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78170AA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0.002164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0BCBDC4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0.002156</w:t>
            </w:r>
          </w:p>
        </w:tc>
      </w:tr>
      <w:tr w:rsidR="00D80861" w14:paraId="25230F54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3D6B2C6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Story6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53935B2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571C20E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D266FC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0.001998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69AA11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0.001987</w:t>
            </w:r>
          </w:p>
        </w:tc>
      </w:tr>
      <w:tr w:rsidR="00D80861" w14:paraId="29368B80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4D0FDBD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47278A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68BE14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F4D702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0.003307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8D547F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0.003293</w:t>
            </w:r>
          </w:p>
        </w:tc>
      </w:tr>
      <w:tr w:rsidR="00D80861" w14:paraId="43ED257B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C926CF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Story5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86B13C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0EE371AC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68C90E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0.003114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9A0ABD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0.003098</w:t>
            </w:r>
          </w:p>
        </w:tc>
      </w:tr>
      <w:tr w:rsidR="00D80861" w14:paraId="3C14983F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BC3B95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EAB5B9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EE6514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54C9EAD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0.003516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142005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0.003502</w:t>
            </w:r>
          </w:p>
        </w:tc>
      </w:tr>
      <w:tr w:rsidR="00D80861" w14:paraId="5E00734E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D21860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Story4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A1F658E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7187B64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E67A1E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0.003313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8BAB6B7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0.003296</w:t>
            </w:r>
          </w:p>
        </w:tc>
      </w:tr>
      <w:tr w:rsidR="00D80861" w14:paraId="4A2F9325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5254559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0864956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15C3E9C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7EB757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0.003429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3F05523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0.003415</w:t>
            </w:r>
          </w:p>
        </w:tc>
      </w:tr>
      <w:tr w:rsidR="00D80861" w14:paraId="28F89393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1E2CCEC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Story3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3804939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229DBFC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8D3CFB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0D3D0A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0.003234</w:t>
            </w:r>
          </w:p>
        </w:tc>
      </w:tr>
      <w:tr w:rsidR="00D80861" w14:paraId="14F8ED3B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6342405F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7FAC71C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15959D0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7B62F8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0.002982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1349E59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0.002969</w:t>
            </w:r>
          </w:p>
        </w:tc>
      </w:tr>
      <w:tr w:rsidR="00D80861" w14:paraId="772363FF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CB1A615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Story2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363D4F9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92242A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62638D08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0.002851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02644A0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0.002837</w:t>
            </w:r>
          </w:p>
        </w:tc>
      </w:tr>
      <w:tr w:rsidR="00D80861" w14:paraId="6A7063F7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23C01E7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1C5E1D71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EXDrift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619C39D6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X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4163B304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0.001659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8D765F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0.001652</w:t>
            </w:r>
          </w:p>
        </w:tc>
      </w:tr>
      <w:tr w:rsidR="00D80861" w14:paraId="688E9CAC" w14:textId="77777777" w:rsidTr="00D80861">
        <w:trPr>
          <w:trHeight w:val="288"/>
        </w:trPr>
        <w:tc>
          <w:tcPr>
            <w:tcW w:w="664" w:type="pct"/>
            <w:shd w:val="clear" w:color="auto" w:fill="auto"/>
            <w:noWrap/>
            <w:vAlign w:val="center"/>
            <w:hideMark/>
          </w:tcPr>
          <w:p w14:paraId="74B7D863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Story1</w:t>
            </w:r>
          </w:p>
        </w:tc>
        <w:tc>
          <w:tcPr>
            <w:tcW w:w="1610" w:type="pct"/>
            <w:shd w:val="clear" w:color="auto" w:fill="auto"/>
            <w:noWrap/>
            <w:vAlign w:val="center"/>
            <w:hideMark/>
          </w:tcPr>
          <w:p w14:paraId="4BF5501D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EYDrift</w:t>
            </w:r>
          </w:p>
        </w:tc>
        <w:tc>
          <w:tcPr>
            <w:tcW w:w="967" w:type="pct"/>
            <w:shd w:val="clear" w:color="auto" w:fill="auto"/>
            <w:noWrap/>
            <w:vAlign w:val="center"/>
            <w:hideMark/>
          </w:tcPr>
          <w:p w14:paraId="1D0F5602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Diaph D1 Y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70634CA9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0.001615</w:t>
            </w:r>
          </w:p>
        </w:tc>
        <w:tc>
          <w:tcPr>
            <w:tcW w:w="880" w:type="pct"/>
            <w:shd w:val="clear" w:color="auto" w:fill="auto"/>
            <w:noWrap/>
            <w:vAlign w:val="center"/>
            <w:hideMark/>
          </w:tcPr>
          <w:p w14:paraId="2C80E99B" w14:textId="77777777" w:rsidR="00D80861" w:rsidRDefault="00D80861" w:rsidP="00D80861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0.001608</w:t>
            </w:r>
          </w:p>
        </w:tc>
      </w:tr>
    </w:tbl>
    <w:p w14:paraId="6AC93DF3" w14:textId="77777777" w:rsidR="00D80861" w:rsidRDefault="00D80861" w:rsidP="00D80861">
      <w:pPr>
        <w:tabs>
          <w:tab w:val="left" w:pos="5920"/>
        </w:tabs>
        <w:bidi/>
        <w:jc w:val="center"/>
        <w:rPr>
          <w:rFonts w:cs="B Nazanin"/>
          <w:sz w:val="36"/>
          <w:szCs w:val="28"/>
          <w:rtl/>
          <w:lang w:bidi="fa-IR"/>
        </w:rPr>
      </w:pPr>
    </w:p>
    <w:p w14:paraId="302966BA" w14:textId="77777777" w:rsidR="00D80861" w:rsidRDefault="00D80861" w:rsidP="00D80861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5B08D37" w14:textId="5566DFBC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دریفت هر </w:t>
      </w:r>
      <w:r w:rsidR="00D80861">
        <w:rPr>
          <w:rFonts w:cs="B Nazanin" w:hint="cs"/>
          <w:sz w:val="36"/>
          <w:szCs w:val="28"/>
          <w:rtl/>
          <w:lang w:bidi="fa-IR"/>
        </w:rPr>
        <w:t>سه</w:t>
      </w:r>
      <w:r>
        <w:rPr>
          <w:rFonts w:cs="B Nazanin" w:hint="cs"/>
          <w:sz w:val="36"/>
          <w:szCs w:val="28"/>
          <w:rtl/>
          <w:lang w:bidi="fa-IR"/>
        </w:rPr>
        <w:t xml:space="preserve"> سازه مجاز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باشد.</w:t>
      </w:r>
    </w:p>
    <w:p w14:paraId="61263638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1FAE7E0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619E3492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0D53A7B9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D562026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C1C37A2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18F15EB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948D0EF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9841E58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C8CCE50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40D3C3AE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706C45A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79A777E0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8AEBBA5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526178BD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11270E57" w14:textId="77777777" w:rsidR="007A5E08" w:rsidRDefault="007A5E08" w:rsidP="007A5E08">
      <w:pPr>
        <w:tabs>
          <w:tab w:val="left" w:pos="5920"/>
        </w:tabs>
        <w:bidi/>
        <w:rPr>
          <w:rFonts w:cs="B Nazanin"/>
          <w:sz w:val="36"/>
          <w:szCs w:val="28"/>
          <w:rtl/>
          <w:lang w:bidi="fa-IR"/>
        </w:rPr>
      </w:pPr>
    </w:p>
    <w:p w14:paraId="225DDEEC" w14:textId="77777777" w:rsidR="00ED08D8" w:rsidRPr="008E69A0" w:rsidRDefault="00ED08D8" w:rsidP="004A30FF">
      <w:pPr>
        <w:pStyle w:val="ListParagraph"/>
        <w:numPr>
          <w:ilvl w:val="0"/>
          <w:numId w:val="21"/>
        </w:numPr>
        <w:tabs>
          <w:tab w:val="left" w:pos="8692"/>
        </w:tabs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8E69A0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طراحی فونداسیون</w:t>
      </w:r>
    </w:p>
    <w:p w14:paraId="063DC9DF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both"/>
        <w:rPr>
          <w:rFonts w:cs="B Nazanin"/>
          <w:sz w:val="44"/>
          <w:szCs w:val="32"/>
        </w:rPr>
      </w:pPr>
      <w:r w:rsidRPr="007A5E08">
        <w:rPr>
          <w:rFonts w:cs="B Nazanin" w:hint="cs"/>
          <w:sz w:val="40"/>
          <w:szCs w:val="28"/>
          <w:rtl/>
        </w:rPr>
        <w:t>در ابتدا از نیروهای سازه در ایتبس خروجی گرفته و آنرا به نرم افزار سیف انتقال می</w:t>
      </w:r>
      <w:r w:rsidRPr="007A5E08">
        <w:rPr>
          <w:rFonts w:cs="B Nazanin"/>
          <w:sz w:val="40"/>
          <w:szCs w:val="28"/>
          <w:rtl/>
        </w:rPr>
        <w:softHyphen/>
      </w:r>
      <w:r w:rsidRPr="007A5E08">
        <w:rPr>
          <w:rFonts w:cs="B Nazanin" w:hint="cs"/>
          <w:sz w:val="40"/>
          <w:szCs w:val="28"/>
          <w:rtl/>
        </w:rPr>
        <w:t>دهیم:</w:t>
      </w:r>
    </w:p>
    <w:p w14:paraId="0B762417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  <w:rtl/>
        </w:rPr>
      </w:pPr>
    </w:p>
    <w:p w14:paraId="4E53430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03452EAE" wp14:editId="101C69BC">
            <wp:extent cx="5867400" cy="5324475"/>
            <wp:effectExtent l="0" t="0" r="0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00224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119F16AB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2D10FE55" wp14:editId="7FF9D3B9">
            <wp:extent cx="5800725" cy="3124200"/>
            <wp:effectExtent l="0" t="0" r="9525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54DB4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2E3C6009" wp14:editId="5D3D0E9D">
            <wp:extent cx="5934075" cy="4171950"/>
            <wp:effectExtent l="0" t="0" r="9525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2B2FA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0A66729B" wp14:editId="1747686C">
            <wp:extent cx="5857875" cy="378142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910B1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297DAEFC" wp14:editId="55AEB26B">
            <wp:extent cx="5829300" cy="605790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2110B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29FF878B" wp14:editId="4AFF9CB6">
            <wp:extent cx="5895975" cy="4095750"/>
            <wp:effectExtent l="0" t="0" r="9525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4BC6C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4B2BDB51" wp14:editId="6C898D29">
            <wp:extent cx="5886450" cy="4324350"/>
            <wp:effectExtent l="0" t="0" r="0" b="0"/>
            <wp:docPr id="485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D4485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73F95CD2" wp14:editId="406AD91A">
            <wp:extent cx="5857875" cy="4162425"/>
            <wp:effectExtent l="0" t="0" r="9525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A4827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5E179B2D" wp14:editId="4AA8FA4B">
            <wp:extent cx="5667375" cy="3486150"/>
            <wp:effectExtent l="0" t="0" r="9525" b="0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EF5F4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4F96ED21" wp14:editId="6C13FBAE">
            <wp:extent cx="5800725" cy="2638425"/>
            <wp:effectExtent l="0" t="0" r="9525" b="952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E8028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55AB233E" wp14:editId="2173E40E">
            <wp:extent cx="5943600" cy="382905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77BBD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lastRenderedPageBreak/>
        <w:drawing>
          <wp:inline distT="0" distB="0" distL="0" distR="0" wp14:anchorId="7600C174" wp14:editId="160A6D37">
            <wp:extent cx="5753100" cy="203835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2C938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65CE2EBA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  <w:r w:rsidRPr="007A5E08">
        <w:rPr>
          <w:rFonts w:cs="B Nazanin"/>
          <w:noProof/>
          <w:sz w:val="28"/>
          <w:szCs w:val="28"/>
        </w:rPr>
        <w:drawing>
          <wp:inline distT="0" distB="0" distL="0" distR="0" wp14:anchorId="290C8404" wp14:editId="6031474C">
            <wp:extent cx="5915025" cy="319087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3770E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7E5B139F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070CBC2B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0E9B6569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jc w:val="center"/>
        <w:rPr>
          <w:rFonts w:cs="B Nazanin"/>
          <w:sz w:val="40"/>
          <w:szCs w:val="28"/>
        </w:rPr>
      </w:pPr>
    </w:p>
    <w:p w14:paraId="7A8E31ED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3C1E478F" w14:textId="77777777" w:rsid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70AC1987" w14:textId="77777777" w:rsidR="007A5E08" w:rsidRPr="007A5E08" w:rsidRDefault="007A5E08" w:rsidP="007A5E08">
      <w:pPr>
        <w:tabs>
          <w:tab w:val="left" w:pos="8692"/>
        </w:tabs>
        <w:bidi/>
        <w:spacing w:line="360" w:lineRule="auto"/>
        <w:rPr>
          <w:rFonts w:cs="B Nazanin"/>
          <w:sz w:val="40"/>
          <w:szCs w:val="28"/>
          <w:rtl/>
        </w:rPr>
      </w:pPr>
    </w:p>
    <w:p w14:paraId="155C556B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نتایج تحلیل و طراحی سازه</w:t>
      </w:r>
    </w:p>
    <w:p w14:paraId="5B2AA2D2" w14:textId="25A11590" w:rsidR="007A5E08" w:rsidRPr="00E81BD0" w:rsidRDefault="007A5E08" w:rsidP="00E81BD0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t>نشست حداکثر پی</w:t>
      </w:r>
    </w:p>
    <w:p w14:paraId="0DB53798" w14:textId="77777777" w:rsidR="007A5E08" w:rsidRPr="007A5E08" w:rsidRDefault="007A5E08" w:rsidP="007A5E08">
      <w:pPr>
        <w:bidi/>
        <w:jc w:val="center"/>
        <w:rPr>
          <w:rFonts w:cs="B Nazanin"/>
          <w:b/>
          <w:bCs/>
          <w:sz w:val="40"/>
          <w:szCs w:val="28"/>
          <w:rtl/>
        </w:rPr>
      </w:pPr>
    </w:p>
    <w:p w14:paraId="7C228BDF" w14:textId="633782B3" w:rsidR="007A5E08" w:rsidRPr="007A5E08" w:rsidRDefault="00E81BD0" w:rsidP="00310FAD">
      <w:pPr>
        <w:bidi/>
        <w:jc w:val="center"/>
        <w:rPr>
          <w:rFonts w:cs="B Nazanin"/>
          <w:b/>
          <w:bCs/>
          <w:sz w:val="40"/>
          <w:szCs w:val="28"/>
          <w:rtl/>
        </w:rPr>
      </w:pPr>
      <w:r w:rsidRPr="00E81BD0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639DF028" wp14:editId="4CC96DB2">
            <wp:extent cx="6097270" cy="5120640"/>
            <wp:effectExtent l="0" t="0" r="0" b="3810"/>
            <wp:docPr id="20431268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126886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2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CD90E" w14:textId="69181955" w:rsidR="007A5E08" w:rsidRDefault="00E81BD0" w:rsidP="00310FAD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 w:rsidRPr="00E81BD0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5C90B622" wp14:editId="36A8118A">
            <wp:extent cx="3947502" cy="205758"/>
            <wp:effectExtent l="0" t="0" r="0" b="3810"/>
            <wp:docPr id="20000543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054348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947502" cy="205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FCF6C" w14:textId="77777777" w:rsidR="00310FAD" w:rsidRDefault="00024D5F" w:rsidP="00310FAD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نشست پی سازه سمت چپ</w:t>
      </w:r>
    </w:p>
    <w:p w14:paraId="58C513D6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1B96DC06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5839F82" w14:textId="77777777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258B0316" w14:textId="68B5B725" w:rsidR="00024D5F" w:rsidRDefault="00024D5F" w:rsidP="00024D5F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61023A0F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2D7A2DD6" w14:textId="1E3FE261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433D4328" w14:textId="14AD26E8" w:rsidR="0010559C" w:rsidRDefault="00E81BD0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 w:rsidRPr="00E81BD0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51BA4F92" wp14:editId="7906856A">
            <wp:extent cx="6097270" cy="4368165"/>
            <wp:effectExtent l="0" t="0" r="0" b="0"/>
            <wp:docPr id="673862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862357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6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9CC80" w14:textId="0A9C2DA7" w:rsidR="00E81BD0" w:rsidRPr="007A5E08" w:rsidRDefault="00E81BD0" w:rsidP="00E81BD0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 w:rsidRPr="00E81BD0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2490165E" wp14:editId="46B6DE8D">
            <wp:extent cx="4214225" cy="198137"/>
            <wp:effectExtent l="0" t="0" r="0" b="0"/>
            <wp:docPr id="20536881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68818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214225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63C43" w14:textId="6B52C91D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نشست پی سازه سمت راست</w:t>
      </w:r>
      <w:r w:rsidR="00E81BD0">
        <w:rPr>
          <w:rFonts w:cs="B Nazanin" w:hint="cs"/>
          <w:b/>
          <w:bCs/>
          <w:sz w:val="40"/>
          <w:szCs w:val="28"/>
          <w:u w:val="single"/>
          <w:rtl/>
        </w:rPr>
        <w:t xml:space="preserve"> بالا</w:t>
      </w:r>
    </w:p>
    <w:p w14:paraId="41828AF1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481906A8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3214356" w14:textId="230004F3" w:rsidR="0010559C" w:rsidRDefault="00485B63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lastRenderedPageBreak/>
        <w:drawing>
          <wp:inline distT="0" distB="0" distL="0" distR="0" wp14:anchorId="52CA90C7" wp14:editId="12CF0478">
            <wp:extent cx="6097270" cy="4995545"/>
            <wp:effectExtent l="0" t="0" r="0" b="0"/>
            <wp:docPr id="1807863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863745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F5216" w14:textId="5E9E9DD8" w:rsidR="00485B63" w:rsidRPr="00485B63" w:rsidRDefault="00485B63" w:rsidP="00485B63">
      <w:pPr>
        <w:bidi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061A3FAA" wp14:editId="38090838">
            <wp:extent cx="3863675" cy="243861"/>
            <wp:effectExtent l="0" t="0" r="3810" b="3810"/>
            <wp:docPr id="2821606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16068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863675" cy="24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BFFD8" w14:textId="0CD8860B" w:rsidR="00E81BD0" w:rsidRDefault="00E81BD0" w:rsidP="00E81BD0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نشست پی سازه سمت راست پایین</w:t>
      </w:r>
    </w:p>
    <w:p w14:paraId="2E20E7BA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3F6687DD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5B770A17" w14:textId="77777777" w:rsidR="0010559C" w:rsidRDefault="0010559C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0CB0846" w14:textId="77777777" w:rsidR="007A5E08" w:rsidRPr="007A5E08" w:rsidRDefault="007A5E08" w:rsidP="0010559C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80918D6" w14:textId="77777777" w:rsidR="007A5E08" w:rsidRP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</w:rPr>
      </w:pPr>
    </w:p>
    <w:p w14:paraId="600A6E15" w14:textId="77777777" w:rsid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374455AF" w14:textId="77777777" w:rsidR="00485B63" w:rsidRDefault="00485B63" w:rsidP="00485B63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0588AF34" w14:textId="77777777" w:rsidR="00485B63" w:rsidRDefault="00485B63" w:rsidP="00485B63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4F660D94" w14:textId="77777777" w:rsidR="00485B63" w:rsidRPr="007A5E08" w:rsidRDefault="00485B63" w:rsidP="00485B63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0B2E04A5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276" w:lineRule="auto"/>
        <w:jc w:val="both"/>
        <w:rPr>
          <w:rFonts w:cs="B Nazanin"/>
          <w:b/>
          <w:bCs/>
          <w:sz w:val="40"/>
          <w:szCs w:val="28"/>
          <w:u w:val="single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حداکثر فشار خاک زیر فونداسیون</w:t>
      </w:r>
    </w:p>
    <w:p w14:paraId="0C7B0323" w14:textId="77777777" w:rsidR="007A5E08" w:rsidRPr="007A5E08" w:rsidRDefault="007A5E08" w:rsidP="00485B63">
      <w:pPr>
        <w:bidi/>
        <w:rPr>
          <w:rFonts w:cs="B Nazanin"/>
          <w:b/>
          <w:bCs/>
          <w:sz w:val="40"/>
          <w:szCs w:val="28"/>
          <w:u w:val="single"/>
        </w:rPr>
      </w:pPr>
    </w:p>
    <w:p w14:paraId="663411A8" w14:textId="4DAF06C1" w:rsidR="007A5E08" w:rsidRDefault="00485B63" w:rsidP="007A5E08">
      <w:pPr>
        <w:bidi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4EA2EF75" wp14:editId="2E522AC3">
            <wp:extent cx="6097270" cy="5117465"/>
            <wp:effectExtent l="0" t="0" r="0" b="6985"/>
            <wp:docPr id="9926051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605188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11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63FDB" w14:textId="1B6BFC0E" w:rsidR="007A5E08" w:rsidRPr="00485B63" w:rsidRDefault="00485B63" w:rsidP="00485B63">
      <w:pPr>
        <w:bidi/>
        <w:jc w:val="center"/>
        <w:rPr>
          <w:rFonts w:cs="B Nazanin"/>
          <w:b/>
          <w:bCs/>
          <w:sz w:val="40"/>
          <w:szCs w:val="28"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357732C8" wp14:editId="38E3EF9C">
            <wp:extent cx="4130398" cy="198137"/>
            <wp:effectExtent l="0" t="0" r="3810" b="0"/>
            <wp:docPr id="11694772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477222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130398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CAEFD" w14:textId="77777777" w:rsidR="007A5E08" w:rsidRPr="007A5E08" w:rsidRDefault="00314876" w:rsidP="00314876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تنش پی سازه سمت چپ</w:t>
      </w:r>
    </w:p>
    <w:p w14:paraId="5072189E" w14:textId="77777777" w:rsidR="007A5E08" w:rsidRPr="007A5E08" w:rsidRDefault="007A5E08" w:rsidP="007A5E08">
      <w:pPr>
        <w:bidi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44275737" w14:textId="77777777" w:rsidR="007A5E08" w:rsidRDefault="007A5E08" w:rsidP="007A5E08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3449AF73" w14:textId="77777777" w:rsidR="0010559C" w:rsidRDefault="0010559C" w:rsidP="0010559C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09DC99C9" w14:textId="77777777" w:rsidR="0010559C" w:rsidRDefault="0010559C" w:rsidP="0010559C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6F0460AD" w14:textId="18B16A66" w:rsidR="0010559C" w:rsidRDefault="0010559C" w:rsidP="0010559C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406BEE9D" w14:textId="7194C086" w:rsidR="005A1080" w:rsidRDefault="00485B63" w:rsidP="00485B63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lastRenderedPageBreak/>
        <w:drawing>
          <wp:inline distT="0" distB="0" distL="0" distR="0" wp14:anchorId="72AACF69" wp14:editId="47B4A991">
            <wp:extent cx="6097270" cy="4459605"/>
            <wp:effectExtent l="0" t="0" r="0" b="0"/>
            <wp:docPr id="5878911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891157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45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60439" w14:textId="14D56B07" w:rsidR="00485B63" w:rsidRPr="00485B63" w:rsidRDefault="00485B63" w:rsidP="00485B63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5A77B99E" wp14:editId="3E18C694">
            <wp:extent cx="4313294" cy="198137"/>
            <wp:effectExtent l="0" t="0" r="0" b="0"/>
            <wp:docPr id="4443528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35281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313294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DD681" w14:textId="4BAE0D5C" w:rsidR="005A1080" w:rsidRPr="007A5E08" w:rsidRDefault="005A1080" w:rsidP="005A1080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 xml:space="preserve">تنش پی سازه سمت </w:t>
      </w:r>
      <w:r w:rsidR="00485B63">
        <w:rPr>
          <w:rFonts w:cs="B Nazanin" w:hint="cs"/>
          <w:b/>
          <w:bCs/>
          <w:sz w:val="40"/>
          <w:szCs w:val="28"/>
          <w:u w:val="single"/>
          <w:rtl/>
        </w:rPr>
        <w:t>راست بالا</w:t>
      </w:r>
    </w:p>
    <w:p w14:paraId="330AC1B2" w14:textId="77777777" w:rsidR="005A1080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11700043" w14:textId="04491E8C" w:rsidR="00485B63" w:rsidRDefault="00485B63" w:rsidP="00485B63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lastRenderedPageBreak/>
        <w:drawing>
          <wp:inline distT="0" distB="0" distL="0" distR="0" wp14:anchorId="0425A44C" wp14:editId="6B443494">
            <wp:extent cx="6097270" cy="4881880"/>
            <wp:effectExtent l="0" t="0" r="0" b="0"/>
            <wp:docPr id="792504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504639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88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CAF70" w14:textId="37DC9420" w:rsidR="00485B63" w:rsidRPr="00485B63" w:rsidRDefault="00485B63" w:rsidP="00485B63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rtl/>
        </w:rPr>
      </w:pPr>
      <w:r w:rsidRPr="00485B63">
        <w:rPr>
          <w:rFonts w:cs="B Nazanin"/>
          <w:b/>
          <w:bCs/>
          <w:noProof/>
          <w:sz w:val="40"/>
          <w:szCs w:val="28"/>
          <w:rtl/>
        </w:rPr>
        <w:drawing>
          <wp:inline distT="0" distB="0" distL="0" distR="0" wp14:anchorId="242B58E8" wp14:editId="2DFE887C">
            <wp:extent cx="3977985" cy="198137"/>
            <wp:effectExtent l="0" t="0" r="3810" b="0"/>
            <wp:docPr id="2930809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080963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3977985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2CCC6" w14:textId="5CE77FB7" w:rsidR="00485B63" w:rsidRPr="007A5E08" w:rsidRDefault="00485B63" w:rsidP="00485B63">
      <w:pPr>
        <w:bidi/>
        <w:jc w:val="center"/>
        <w:rPr>
          <w:rFonts w:cs="B Nazanin"/>
          <w:b/>
          <w:bCs/>
          <w:sz w:val="40"/>
          <w:szCs w:val="28"/>
          <w:u w:val="single"/>
          <w:rtl/>
        </w:rPr>
      </w:pPr>
      <w:r>
        <w:rPr>
          <w:rFonts w:cs="B Nazanin" w:hint="cs"/>
          <w:b/>
          <w:bCs/>
          <w:sz w:val="40"/>
          <w:szCs w:val="28"/>
          <w:u w:val="single"/>
          <w:rtl/>
        </w:rPr>
        <w:t>تنش پی سازه سمت راست پایین</w:t>
      </w:r>
    </w:p>
    <w:p w14:paraId="3EB5914C" w14:textId="77777777" w:rsidR="005A1080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5693DCF6" w14:textId="77777777" w:rsidR="005A1080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0190A6BB" w14:textId="77777777" w:rsidR="005A1080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255913D9" w14:textId="77777777" w:rsidR="005A1080" w:rsidRPr="007A5E08" w:rsidRDefault="005A1080" w:rsidP="005A1080">
      <w:pPr>
        <w:bidi/>
        <w:spacing w:line="360" w:lineRule="auto"/>
        <w:jc w:val="center"/>
        <w:rPr>
          <w:rFonts w:cs="B Nazanin"/>
          <w:b/>
          <w:bCs/>
          <w:sz w:val="40"/>
          <w:szCs w:val="28"/>
          <w:u w:val="single"/>
          <w:rtl/>
        </w:rPr>
      </w:pPr>
    </w:p>
    <w:p w14:paraId="655B4359" w14:textId="77777777" w:rsidR="007A5E08" w:rsidRDefault="007A5E08" w:rsidP="007A5E08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1D9F061E" w14:textId="77777777" w:rsidR="00485B63" w:rsidRPr="007A5E08" w:rsidRDefault="00485B63" w:rsidP="00485B63">
      <w:pPr>
        <w:bidi/>
        <w:spacing w:line="360" w:lineRule="auto"/>
        <w:jc w:val="both"/>
        <w:rPr>
          <w:rFonts w:cs="B Nazanin"/>
          <w:b/>
          <w:bCs/>
          <w:sz w:val="40"/>
          <w:szCs w:val="28"/>
          <w:u w:val="single"/>
          <w:rtl/>
        </w:rPr>
      </w:pPr>
    </w:p>
    <w:p w14:paraId="793398AA" w14:textId="77777777" w:rsidR="007A5E08" w:rsidRPr="007A5E08" w:rsidRDefault="007A5E08" w:rsidP="007A5E08">
      <w:pPr>
        <w:pStyle w:val="ListParagraph"/>
        <w:numPr>
          <w:ilvl w:val="0"/>
          <w:numId w:val="23"/>
        </w:numPr>
        <w:bidi/>
        <w:spacing w:line="360" w:lineRule="auto"/>
        <w:jc w:val="both"/>
        <w:rPr>
          <w:rFonts w:cs="B Nazanin"/>
          <w:b/>
          <w:bCs/>
          <w:sz w:val="40"/>
          <w:szCs w:val="28"/>
        </w:rPr>
      </w:pPr>
      <w:r w:rsidRPr="007A5E08">
        <w:rPr>
          <w:rFonts w:cs="B Nazanin" w:hint="cs"/>
          <w:bCs/>
          <w:sz w:val="40"/>
          <w:szCs w:val="28"/>
          <w:rtl/>
        </w:rPr>
        <w:lastRenderedPageBreak/>
        <w:t>برش پانچینگ فونداسیون</w:t>
      </w:r>
    </w:p>
    <w:p w14:paraId="4B74A67F" w14:textId="25B7594D" w:rsidR="007A5E08" w:rsidRDefault="00485B63" w:rsidP="007A5E08">
      <w:pPr>
        <w:bidi/>
        <w:spacing w:line="360" w:lineRule="auto"/>
        <w:jc w:val="center"/>
        <w:rPr>
          <w:noProof/>
          <w:rtl/>
        </w:rPr>
      </w:pPr>
      <w:r w:rsidRPr="00485B63">
        <w:rPr>
          <w:noProof/>
          <w:rtl/>
        </w:rPr>
        <w:drawing>
          <wp:inline distT="0" distB="0" distL="0" distR="0" wp14:anchorId="05E9A017" wp14:editId="6EAF3FE9">
            <wp:extent cx="3337849" cy="5738357"/>
            <wp:effectExtent l="0" t="0" r="0" b="0"/>
            <wp:docPr id="20137595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759582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3337849" cy="5738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A22CE" w14:textId="68CCC521" w:rsidR="00485B63" w:rsidRPr="00485B63" w:rsidRDefault="00485B63" w:rsidP="00485B63">
      <w:pPr>
        <w:bidi/>
        <w:spacing w:line="360" w:lineRule="auto"/>
        <w:jc w:val="center"/>
        <w:rPr>
          <w:rFonts w:eastAsiaTheme="minorEastAsia" w:cs="B Nazanin"/>
          <w:sz w:val="28"/>
          <w:szCs w:val="28"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برش پانچ پی سازه سمت چپ</w:t>
      </w:r>
    </w:p>
    <w:p w14:paraId="55242FFA" w14:textId="77777777" w:rsidR="007A5E08" w:rsidRPr="007A5E08" w:rsidRDefault="007A5E08" w:rsidP="007A5E08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  <w:r w:rsidRPr="007A5E08">
        <w:rPr>
          <w:rFonts w:cs="B Nazanin" w:hint="cs"/>
          <w:bCs/>
          <w:sz w:val="40"/>
          <w:szCs w:val="28"/>
          <w:u w:val="single"/>
          <w:rtl/>
        </w:rPr>
        <w:t>مشاهده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شود که فونداسیون در تمامی محل های اتصال ستون به فونداسیون از ظرفیت کافی برخوردار بوده و از نظر برش پانچینگ نیز مناسب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باشد.</w:t>
      </w:r>
    </w:p>
    <w:p w14:paraId="142FCA2A" w14:textId="77777777" w:rsidR="005A1080" w:rsidRDefault="005A1080" w:rsidP="005A108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</w:p>
    <w:p w14:paraId="3C3F4A90" w14:textId="77777777" w:rsidR="00485B63" w:rsidRDefault="00485B63" w:rsidP="00485B63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</w:p>
    <w:p w14:paraId="086B7B7D" w14:textId="39AE72E0" w:rsidR="005A1080" w:rsidRDefault="00485B63" w:rsidP="005A1080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 w:rsidRPr="00485B63">
        <w:rPr>
          <w:rFonts w:eastAsiaTheme="minorEastAsia"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7479C1F4" wp14:editId="7E12B1E3">
            <wp:extent cx="5768840" cy="5692633"/>
            <wp:effectExtent l="0" t="0" r="3810" b="3810"/>
            <wp:docPr id="5293691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369188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68840" cy="569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D0FCD" w14:textId="7443D199" w:rsidR="00BB51F9" w:rsidRDefault="00485B63" w:rsidP="00485B63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برش پانچ پی سازه سمت راست بالا</w:t>
      </w:r>
    </w:p>
    <w:p w14:paraId="5903F773" w14:textId="77777777" w:rsidR="00BB51F9" w:rsidRDefault="00BB51F9" w:rsidP="00BB51F9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  <w:r w:rsidRPr="007A5E08">
        <w:rPr>
          <w:rFonts w:cs="B Nazanin" w:hint="cs"/>
          <w:bCs/>
          <w:sz w:val="40"/>
          <w:szCs w:val="28"/>
          <w:u w:val="single"/>
          <w:rtl/>
        </w:rPr>
        <w:t>مشاهده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شود که فونداسیون در تمامی محل های اتصال ستون به فونداسیون از ظرفیت کافی برخوردار بوده و از نظر برش پانچینگ نیز مناسب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باشد.</w:t>
      </w:r>
    </w:p>
    <w:p w14:paraId="4BDCB982" w14:textId="77777777" w:rsidR="00485B63" w:rsidRDefault="00485B63" w:rsidP="00485B63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</w:p>
    <w:p w14:paraId="50064C0F" w14:textId="77777777" w:rsidR="00485B63" w:rsidRDefault="00485B63" w:rsidP="00485B63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</w:p>
    <w:p w14:paraId="5F8804D3" w14:textId="77777777" w:rsidR="00485B63" w:rsidRDefault="00485B63" w:rsidP="00485B63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</w:p>
    <w:p w14:paraId="7F998FA1" w14:textId="22E06E3F" w:rsidR="00485B63" w:rsidRPr="007A5E08" w:rsidRDefault="00485B63" w:rsidP="00485B63">
      <w:pPr>
        <w:bidi/>
        <w:spacing w:line="360" w:lineRule="auto"/>
        <w:jc w:val="center"/>
        <w:rPr>
          <w:rFonts w:cs="B Nazanin"/>
          <w:bCs/>
          <w:sz w:val="40"/>
          <w:szCs w:val="28"/>
          <w:u w:val="single"/>
          <w:rtl/>
        </w:rPr>
      </w:pPr>
      <w:r w:rsidRPr="00485B63">
        <w:rPr>
          <w:rFonts w:cs="B Nazanin"/>
          <w:bCs/>
          <w:noProof/>
          <w:sz w:val="40"/>
          <w:szCs w:val="28"/>
          <w:rtl/>
        </w:rPr>
        <w:lastRenderedPageBreak/>
        <w:drawing>
          <wp:inline distT="0" distB="0" distL="0" distR="0" wp14:anchorId="16F23258" wp14:editId="64820A12">
            <wp:extent cx="3756986" cy="5639289"/>
            <wp:effectExtent l="0" t="0" r="0" b="0"/>
            <wp:docPr id="21145992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599272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3756986" cy="563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8D7AA" w14:textId="1701FF0B" w:rsidR="00BB51F9" w:rsidRDefault="00BB51F9" w:rsidP="00BB51F9">
      <w:pPr>
        <w:bidi/>
        <w:spacing w:line="360" w:lineRule="auto"/>
        <w:jc w:val="center"/>
        <w:rPr>
          <w:rFonts w:eastAsiaTheme="minorEastAsia" w:cs="B Nazanin"/>
          <w:sz w:val="28"/>
          <w:szCs w:val="28"/>
          <w:rtl/>
          <w:lang w:bidi="fa-IR"/>
        </w:rPr>
      </w:pPr>
      <w:r>
        <w:rPr>
          <w:rFonts w:eastAsiaTheme="minorEastAsia" w:cs="B Nazanin" w:hint="cs"/>
          <w:sz w:val="28"/>
          <w:szCs w:val="28"/>
          <w:rtl/>
          <w:lang w:bidi="fa-IR"/>
        </w:rPr>
        <w:t>برش پانچ پی سازه سمت راست</w:t>
      </w:r>
      <w:r w:rsidR="00485B63">
        <w:rPr>
          <w:rFonts w:eastAsiaTheme="minorEastAsia" w:cs="B Nazanin" w:hint="cs"/>
          <w:sz w:val="28"/>
          <w:szCs w:val="28"/>
          <w:rtl/>
          <w:lang w:bidi="fa-IR"/>
        </w:rPr>
        <w:t xml:space="preserve"> پایین</w:t>
      </w:r>
    </w:p>
    <w:p w14:paraId="3FC475B4" w14:textId="77777777" w:rsidR="00485B63" w:rsidRDefault="00485B63" w:rsidP="00485B63">
      <w:pPr>
        <w:bidi/>
        <w:spacing w:line="360" w:lineRule="auto"/>
        <w:jc w:val="both"/>
        <w:rPr>
          <w:rFonts w:cs="B Nazanin"/>
          <w:bCs/>
          <w:sz w:val="40"/>
          <w:szCs w:val="28"/>
          <w:u w:val="single"/>
          <w:rtl/>
        </w:rPr>
      </w:pPr>
      <w:r w:rsidRPr="007A5E08">
        <w:rPr>
          <w:rFonts w:cs="B Nazanin" w:hint="cs"/>
          <w:bCs/>
          <w:sz w:val="40"/>
          <w:szCs w:val="28"/>
          <w:u w:val="single"/>
          <w:rtl/>
        </w:rPr>
        <w:t>مشاهده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شود که فونداسیون در تمامی محل های اتصال ستون به فونداسیون از ظرفیت کافی برخوردار بوده و از نظر برش پانچینگ نیز مناسب می</w:t>
      </w:r>
      <w:r w:rsidRPr="007A5E08">
        <w:rPr>
          <w:rFonts w:cs="B Nazanin"/>
          <w:bCs/>
          <w:sz w:val="40"/>
          <w:szCs w:val="28"/>
          <w:u w:val="single"/>
          <w:rtl/>
        </w:rPr>
        <w:softHyphen/>
      </w:r>
      <w:r w:rsidRPr="007A5E08">
        <w:rPr>
          <w:rFonts w:cs="B Nazanin" w:hint="cs"/>
          <w:bCs/>
          <w:sz w:val="40"/>
          <w:szCs w:val="28"/>
          <w:u w:val="single"/>
          <w:rtl/>
        </w:rPr>
        <w:t>باشد.</w:t>
      </w:r>
    </w:p>
    <w:p w14:paraId="07B642EB" w14:textId="77777777" w:rsidR="00116431" w:rsidRDefault="00116431" w:rsidP="00116431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</w:p>
    <w:p w14:paraId="7631E0A6" w14:textId="77777777" w:rsidR="00BB51F9" w:rsidRDefault="00BB51F9" w:rsidP="00BB51F9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</w:p>
    <w:p w14:paraId="54754686" w14:textId="77777777" w:rsidR="00BB51F9" w:rsidRDefault="00BB51F9" w:rsidP="00BB51F9">
      <w:pPr>
        <w:bidi/>
        <w:spacing w:line="360" w:lineRule="auto"/>
        <w:rPr>
          <w:rFonts w:eastAsiaTheme="minorEastAsia" w:cs="B Nazanin"/>
          <w:sz w:val="28"/>
          <w:szCs w:val="28"/>
          <w:rtl/>
          <w:lang w:bidi="fa-IR"/>
        </w:rPr>
      </w:pPr>
    </w:p>
    <w:p w14:paraId="321F704D" w14:textId="77777777" w:rsidR="004E0EAE" w:rsidRPr="002A4A15" w:rsidRDefault="00F73D85" w:rsidP="002A4A15">
      <w:pPr>
        <w:bidi/>
        <w:spacing w:line="360" w:lineRule="auto"/>
        <w:rPr>
          <w:rFonts w:eastAsiaTheme="minorEastAsia" w:cs="B Nazanin"/>
          <w:b/>
          <w:bCs/>
          <w:sz w:val="28"/>
          <w:szCs w:val="28"/>
          <w:rtl/>
          <w:lang w:bidi="fa-IR"/>
        </w:rPr>
      </w:pPr>
      <w:r w:rsidRPr="00F73D85">
        <w:rPr>
          <w:rFonts w:eastAsiaTheme="minorEastAsia" w:cs="B Nazanin" w:hint="cs"/>
          <w:b/>
          <w:bCs/>
          <w:sz w:val="28"/>
          <w:szCs w:val="28"/>
          <w:rtl/>
          <w:lang w:bidi="fa-IR"/>
        </w:rPr>
        <w:lastRenderedPageBreak/>
        <w:t xml:space="preserve">برآورد </w:t>
      </w:r>
    </w:p>
    <w:p w14:paraId="6A719AAC" w14:textId="77777777" w:rsidR="00EE1D9B" w:rsidRPr="002A4A15" w:rsidRDefault="00EE1D9B" w:rsidP="00EE1D9B">
      <w:pPr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347AD14" w14:textId="77777777" w:rsidR="00EE1D9B" w:rsidRPr="002A4A15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 w:val="36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2A4A15">
        <w:rPr>
          <w:rFonts w:cs="B Nazanin" w:hint="cs"/>
          <w:bCs/>
          <w:color w:val="0F0F3F" w:themeColor="text1"/>
          <w:sz w:val="36"/>
          <w:szCs w:val="28"/>
          <w:highlight w:val="yellow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کارهای فولادی با میلگرد</w:t>
      </w:r>
    </w:p>
    <w:p w14:paraId="0FC794A9" w14:textId="77777777" w:rsidR="00EE1D9B" w:rsidRPr="002A4A15" w:rsidRDefault="00EE1D9B" w:rsidP="00EE1D9B">
      <w:pPr>
        <w:tabs>
          <w:tab w:val="left" w:pos="4097"/>
          <w:tab w:val="center" w:pos="5161"/>
        </w:tabs>
        <w:ind w:firstLine="720"/>
        <w:jc w:val="center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D84B31">
        <w:rPr>
          <w:rFonts w:cs="B Nazanin"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05793EBC" wp14:editId="17686E9E">
            <wp:extent cx="4473328" cy="3254022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473328" cy="3254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EDA4D" w14:textId="77777777" w:rsidR="00EE1D9B" w:rsidRPr="002A4A15" w:rsidRDefault="00EE1D9B" w:rsidP="00EE1D9B">
      <w:pPr>
        <w:tabs>
          <w:tab w:val="left" w:pos="4637"/>
        </w:tabs>
        <w:jc w:val="center"/>
        <w:rPr>
          <w:rFonts w:cs="B Nazanin"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729C40B" w14:textId="085D23FA" w:rsidR="00EE1D9B" w:rsidRPr="00AE5D5A" w:rsidRDefault="00EE1D9B" w:rsidP="00EE1D9B">
      <w:pPr>
        <w:pStyle w:val="ListParagraph"/>
        <w:numPr>
          <w:ilvl w:val="0"/>
          <w:numId w:val="23"/>
        </w:numPr>
        <w:tabs>
          <w:tab w:val="left" w:pos="4637"/>
        </w:tabs>
        <w:bidi/>
        <w:jc w:val="both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سازه سمت چپ </w:t>
      </w:r>
    </w:p>
    <w:p w14:paraId="2852AE71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15528.8×75700=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1175530160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06FAF3BB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37673.6×68600=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2584408960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6464F5C5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∅16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40724.9×68600=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2793728140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1035602F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∅14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13774.4×68600=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944923840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6AB7A7D7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∅25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24074.1×68600=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1651483260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22AEC8DC" w14:textId="77777777" w:rsidR="00EE1D9B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65C6D06" w14:textId="77777777" w:rsidR="00EE1D9B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2CF557F" w14:textId="77777777" w:rsidR="00EE1D9B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8E3E9C">
        <w:rPr>
          <w:rFonts w:cs="B Nazanin"/>
          <w:bCs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 wp14:anchorId="1C685F58" wp14:editId="6B1E726E">
            <wp:extent cx="4328535" cy="3436918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328535" cy="343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FCC92" w14:textId="3B24EE27" w:rsidR="00EE1D9B" w:rsidRPr="00AE5D5A" w:rsidRDefault="00EE1D9B" w:rsidP="00EE1D9B">
      <w:pPr>
        <w:pStyle w:val="ListParagraph"/>
        <w:numPr>
          <w:ilvl w:val="0"/>
          <w:numId w:val="23"/>
        </w:numPr>
        <w:tabs>
          <w:tab w:val="left" w:pos="4637"/>
        </w:tabs>
        <w:bidi/>
        <w:jc w:val="both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سازه سمت </w:t>
      </w:r>
      <w:r>
        <w:rPr>
          <w:rFonts w:cs="B Nazanin" w:hint="cs"/>
          <w:color w:val="0F0F3F" w:themeColor="text1"/>
          <w:szCs w:val="28"/>
          <w:rtl/>
          <w:lang w:bidi="fa-I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راست بالا</w:t>
      </w:r>
    </w:p>
    <w:p w14:paraId="2427B1F1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∅12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19884.5×75700=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1505256650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21E2272C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109063.5×68600=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7481756100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7C05746F" w14:textId="77777777" w:rsidR="00EE1D9B" w:rsidRPr="00302162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∅16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40341×68600=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2767392600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7850C207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20258.2×75700=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1533545740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4D30828C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∅25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43333.3×68600=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2972664380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590D2660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∅14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26574.2×68600=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1822990120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688611D4" w14:textId="77777777" w:rsidR="00EE1D9B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70F59">
        <w:rPr>
          <w:rFonts w:cs="B Nazanin"/>
          <w:bCs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drawing>
          <wp:inline distT="0" distB="0" distL="0" distR="0" wp14:anchorId="0A18E066" wp14:editId="77655509">
            <wp:extent cx="4000847" cy="262912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000847" cy="262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6F3DD" w14:textId="77777777" w:rsidR="00EE1D9B" w:rsidRPr="00AE5D5A" w:rsidRDefault="00EE1D9B" w:rsidP="00EE1D9B">
      <w:pPr>
        <w:pStyle w:val="ListParagraph"/>
        <w:numPr>
          <w:ilvl w:val="0"/>
          <w:numId w:val="23"/>
        </w:numPr>
        <w:tabs>
          <w:tab w:val="left" w:pos="4637"/>
        </w:tabs>
        <w:bidi/>
        <w:jc w:val="both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سازه سمت </w:t>
      </w:r>
      <w:r>
        <w:rPr>
          <w:rFonts w:cs="B Nazanin" w:hint="cs"/>
          <w:color w:val="0F0F3F" w:themeColor="text1"/>
          <w:szCs w:val="28"/>
          <w:rtl/>
          <w:lang w:bidi="fa-I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راست پایین</w:t>
      </w:r>
    </w:p>
    <w:p w14:paraId="5AA65D2B" w14:textId="77777777" w:rsidR="00EE1D9B" w:rsidRPr="00F401F7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8723×68600=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598397800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3B512C70" w14:textId="77777777" w:rsidR="00EE1D9B" w:rsidRPr="00302162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∅16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40388.5×68600=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2770651100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34229B28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∅10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15413.4×75700=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1166794380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2EA71889" w14:textId="77777777" w:rsidR="00EE1D9B" w:rsidRPr="002A4A15" w:rsidRDefault="00EE1D9B" w:rsidP="00EE1D9B">
      <w:pPr>
        <w:pBdr>
          <w:between w:val="single" w:sz="4" w:space="1" w:color="auto"/>
        </w:pBd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∅25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هزینه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=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24074.1×68600=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142283260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5B6512CA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F8EB31D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07A304F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A9C1932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17F6C7B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07171F2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B2CFA6D" w14:textId="77777777" w:rsidR="00EE1D9B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78FF334" w14:textId="77777777" w:rsidR="00EE1D9B" w:rsidRPr="002A4A15" w:rsidRDefault="00EE1D9B" w:rsidP="00EE1D9B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5871DB6E" w14:textId="77777777" w:rsidR="00EE1D9B" w:rsidRPr="002A4A15" w:rsidRDefault="00EE1D9B" w:rsidP="00EE1D9B">
      <w:pPr>
        <w:spacing w:line="360" w:lineRule="auto"/>
        <w:jc w:val="center"/>
        <w:rPr>
          <w:rFonts w:cs="B Nazanin"/>
          <w:bCs/>
          <w:color w:val="0F0F3F" w:themeColor="text1"/>
          <w:sz w:val="36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2A4A15">
        <w:rPr>
          <w:rFonts w:cs="B Nazanin" w:hint="cs"/>
          <w:bCs/>
          <w:color w:val="0F0F3F" w:themeColor="text1"/>
          <w:sz w:val="36"/>
          <w:szCs w:val="28"/>
          <w:highlight w:val="yellow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بتن درجا</w:t>
      </w:r>
    </w:p>
    <w:p w14:paraId="22FC02BC" w14:textId="77777777" w:rsidR="00EE1D9B" w:rsidRPr="002A4A15" w:rsidRDefault="00EE1D9B" w:rsidP="00EE1D9B">
      <w:pPr>
        <w:jc w:val="center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67FDC">
        <w:rPr>
          <w:rFonts w:cs="B Nazanin"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057C2C04" wp14:editId="07B13EBE">
            <wp:extent cx="6096528" cy="328450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6096528" cy="328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1BA84" w14:textId="77777777" w:rsidR="00EE1D9B" w:rsidRPr="002A4A15" w:rsidRDefault="00EE1D9B" w:rsidP="00EE1D9B">
      <w:pPr>
        <w:jc w:val="center"/>
        <w:rPr>
          <w:rFonts w:cs="B Nazanin"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125D3A17" w14:textId="12D11AD3" w:rsidR="00EE1D9B" w:rsidRPr="007A46B0" w:rsidRDefault="00EE1D9B" w:rsidP="00EE1D9B">
      <w:pPr>
        <w:pStyle w:val="ListParagraph"/>
        <w:numPr>
          <w:ilvl w:val="0"/>
          <w:numId w:val="23"/>
        </w:numPr>
        <w:bidi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سازه سمت چپ </w:t>
      </w:r>
    </w:p>
    <w:p w14:paraId="1D8A398F" w14:textId="77777777" w:rsidR="00EE1D9B" w:rsidRPr="002A4A15" w:rsidRDefault="00EE1D9B" w:rsidP="00EE1D9B">
      <w:pP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درجا بتن هزینه=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(393.2)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×2265300 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890715960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5ACED513" w14:textId="77777777" w:rsidR="00EE1D9B" w:rsidRDefault="00EE1D9B" w:rsidP="00EE1D9B">
      <w:pPr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BD12799" w14:textId="77777777" w:rsidR="00EE1D9B" w:rsidRPr="002A4A15" w:rsidRDefault="00EE1D9B" w:rsidP="00EE1D9B">
      <w:pPr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53067">
        <w:rPr>
          <w:rFonts w:cs="B Nazanin"/>
          <w:bCs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35C0B5B9" wp14:editId="3D08449D">
            <wp:extent cx="5616427" cy="3299746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616427" cy="3299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8EF6D" w14:textId="24591593" w:rsidR="00EE1D9B" w:rsidRPr="007A46B0" w:rsidRDefault="00EE1D9B" w:rsidP="00EE1D9B">
      <w:pPr>
        <w:pStyle w:val="ListParagraph"/>
        <w:numPr>
          <w:ilvl w:val="0"/>
          <w:numId w:val="23"/>
        </w:numPr>
        <w:bidi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lastRenderedPageBreak/>
        <w:t>سازه سمت راست بالا</w:t>
      </w:r>
    </w:p>
    <w:p w14:paraId="5035F014" w14:textId="77777777" w:rsidR="00EE1D9B" w:rsidRPr="002A4A15" w:rsidRDefault="00EE1D9B" w:rsidP="00EE1D9B">
      <w:pP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درجا بتن هزینه=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(647.7)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×2265300 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1467234810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4048140B" w14:textId="77777777" w:rsidR="00EE1D9B" w:rsidRPr="002A4A15" w:rsidRDefault="00EE1D9B" w:rsidP="00EE1D9B">
      <w:pPr>
        <w:jc w:val="center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653067">
        <w:rPr>
          <w:rFonts w:cs="B Nazanin"/>
          <w:bCs/>
          <w:noProof/>
          <w:color w:val="0F0F3F" w:themeColor="text1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inline distT="0" distB="0" distL="0" distR="0" wp14:anchorId="013CFCAD" wp14:editId="1BB630D2">
            <wp:extent cx="6097270" cy="3198495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CF9A" w14:textId="77777777" w:rsidR="00EE1D9B" w:rsidRPr="007A46B0" w:rsidRDefault="00EE1D9B" w:rsidP="00EE1D9B">
      <w:pPr>
        <w:pStyle w:val="ListParagraph"/>
        <w:numPr>
          <w:ilvl w:val="0"/>
          <w:numId w:val="23"/>
        </w:numPr>
        <w:bidi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cs="B Nazanin" w:hint="cs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سازه سمت راست پایین</w:t>
      </w:r>
    </w:p>
    <w:p w14:paraId="336A061C" w14:textId="77777777" w:rsidR="00EE1D9B" w:rsidRPr="00653067" w:rsidRDefault="00EE1D9B" w:rsidP="00EE1D9B">
      <w:pPr>
        <w:ind w:firstLine="720"/>
        <w:rPr>
          <w:rFonts w:cs="B Nazanin"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B Nazanin" w:hint="cs"/>
              <w:color w:val="0F0F3F" w:themeColor="text1"/>
              <w:szCs w:val="28"/>
              <w:rtl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درجا بتن هزینه=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(393.2)</m:t>
          </m:r>
          <m:r>
            <m:rPr>
              <m:sty m:val="p"/>
            </m:rP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×2265300 =</m:t>
          </m:r>
          <m:r>
            <m:rPr>
              <m:sty m:val="p"/>
            </m:rPr>
            <w:rPr>
              <w:rFonts w:ascii="Cambria Math" w:hAnsi="Cambria Math" w:cs="B Nazanin"/>
              <w:color w:val="FF0000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 xml:space="preserve">890715960 </m:t>
          </m:r>
          <m:r>
            <w:rPr>
              <w:rFonts w:ascii="Cambria Math" w:hAnsi="Cambria Math" w:cs="B Nazanin"/>
              <w:color w:val="0F0F3F" w:themeColor="text1"/>
              <w:szCs w:val="28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m:t>Rial</m:t>
          </m:r>
        </m:oMath>
      </m:oMathPara>
    </w:p>
    <w:p w14:paraId="1B8CF2FD" w14:textId="77777777" w:rsidR="00BA7DE0" w:rsidRDefault="00BA7DE0" w:rsidP="004E0EAE">
      <w:pPr>
        <w:spacing w:line="360" w:lineRule="auto"/>
        <w:jc w:val="both"/>
        <w:rPr>
          <w:rFonts w:cs="B Nazanin"/>
          <w:bCs/>
          <w:color w:val="0F0F3F" w:themeColor="text1"/>
          <w:szCs w:val="28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95290FB" w14:textId="77777777" w:rsidR="00BA7DE0" w:rsidRDefault="00BA7DE0" w:rsidP="00BA7DE0">
      <w:pPr>
        <w:rPr>
          <w:rFonts w:cs="B Nazanin"/>
          <w:szCs w:val="28"/>
          <w:rtl/>
        </w:rPr>
      </w:pPr>
    </w:p>
    <w:p w14:paraId="3F90A215" w14:textId="77777777" w:rsidR="00BA7DE0" w:rsidRDefault="00BA7DE0" w:rsidP="00BA7DE0">
      <w:pPr>
        <w:jc w:val="center"/>
        <w:rPr>
          <w:rFonts w:cs="B Nazanin"/>
          <w:szCs w:val="28"/>
          <w:rtl/>
        </w:rPr>
      </w:pPr>
    </w:p>
    <w:p w14:paraId="2AA6E29C" w14:textId="77777777" w:rsidR="00BA7DE0" w:rsidRDefault="00BA7DE0" w:rsidP="00BA7DE0">
      <w:pPr>
        <w:jc w:val="center"/>
        <w:rPr>
          <w:rFonts w:cs="B Nazanin"/>
          <w:szCs w:val="28"/>
        </w:rPr>
      </w:pPr>
    </w:p>
    <w:p w14:paraId="5F50527C" w14:textId="77777777" w:rsidR="008D2A3F" w:rsidRDefault="008D2A3F" w:rsidP="00BA7DE0">
      <w:pPr>
        <w:jc w:val="center"/>
        <w:rPr>
          <w:rFonts w:cs="B Nazanin"/>
          <w:szCs w:val="28"/>
          <w:rtl/>
        </w:rPr>
      </w:pPr>
    </w:p>
    <w:p w14:paraId="27795AC1" w14:textId="77777777" w:rsidR="00F73D85" w:rsidRPr="002A4A15" w:rsidRDefault="00F73D85" w:rsidP="00F73D85">
      <w:pPr>
        <w:bidi/>
        <w:spacing w:line="360" w:lineRule="auto"/>
        <w:rPr>
          <w:rFonts w:eastAsiaTheme="minorEastAsia" w:cs="B Nazanin"/>
          <w:color w:val="0F0F3F" w:themeColor="text1"/>
          <w:sz w:val="28"/>
          <w:szCs w:val="28"/>
          <w:rtl/>
          <w:lang w:bidi="fa-I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sectPr w:rsidR="00F73D85" w:rsidRPr="002A4A15" w:rsidSect="00B07A56">
      <w:headerReference w:type="even" r:id="rId150"/>
      <w:headerReference w:type="default" r:id="rId151"/>
      <w:footerReference w:type="even" r:id="rId152"/>
      <w:pgSz w:w="11906" w:h="16838" w:code="9"/>
      <w:pgMar w:top="1152" w:right="1152" w:bottom="720" w:left="1152" w:header="0" w:footer="0" w:gutter="0"/>
      <w:pgNumType w:start="0"/>
      <w:cols w:space="720"/>
      <w:titlePg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C8E9DA" w14:textId="77777777" w:rsidR="00BF5C1C" w:rsidRDefault="00BF5C1C" w:rsidP="007057F4">
      <w:r>
        <w:separator/>
      </w:r>
    </w:p>
  </w:endnote>
  <w:endnote w:type="continuationSeparator" w:id="0">
    <w:p w14:paraId="1FB6020A" w14:textId="77777777" w:rsidR="00BF5C1C" w:rsidRDefault="00BF5C1C" w:rsidP="00705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4B1DBF" w14:textId="77777777" w:rsidR="00447040" w:rsidRDefault="00000000" w:rsidP="007057F4">
    <w:pPr>
      <w:pStyle w:val="Footer"/>
    </w:pPr>
    <w:sdt>
      <w:sdtPr>
        <w:rPr>
          <w:rFonts w:asciiTheme="majorHAnsi" w:eastAsiaTheme="majorEastAsia" w:hAnsiTheme="majorHAnsi" w:cstheme="majorBidi"/>
        </w:rPr>
        <w:id w:val="306900621"/>
        <w:placeholder>
          <w:docPart w:val="13EB85FA01AB4AFA9E6D5B9BB82C06D2"/>
        </w:placeholder>
        <w:temporary/>
        <w:showingPlcHdr/>
      </w:sdtPr>
      <w:sdtContent>
        <w:r w:rsidR="00447040">
          <w:t>Title</w:t>
        </w:r>
      </w:sdtContent>
    </w:sdt>
    <w:r w:rsidR="00447040">
      <w:rPr>
        <w:rFonts w:asciiTheme="majorHAnsi" w:eastAsiaTheme="majorEastAsia" w:hAnsiTheme="majorHAnsi" w:cstheme="majorBidi"/>
      </w:rPr>
      <w:ptab w:relativeTo="margin" w:alignment="right" w:leader="none"/>
    </w:r>
    <w:r w:rsidR="00447040">
      <w:rPr>
        <w:rFonts w:asciiTheme="majorHAnsi" w:eastAsiaTheme="majorEastAsia" w:hAnsiTheme="majorHAnsi" w:cstheme="majorBidi"/>
      </w:rPr>
      <w:t xml:space="preserve">Page </w:t>
    </w:r>
    <w:r w:rsidR="00447040">
      <w:fldChar w:fldCharType="begin"/>
    </w:r>
    <w:r w:rsidR="00447040">
      <w:instrText xml:space="preserve"> PAGE   \* MERGEFORMAT </w:instrText>
    </w:r>
    <w:r w:rsidR="00447040">
      <w:fldChar w:fldCharType="separate"/>
    </w:r>
    <w:r w:rsidR="00447040">
      <w:rPr>
        <w:rFonts w:asciiTheme="majorHAnsi" w:eastAsiaTheme="majorEastAsia" w:hAnsiTheme="majorHAnsi" w:cstheme="majorBidi"/>
        <w:noProof/>
      </w:rPr>
      <w:t>4</w:t>
    </w:r>
    <w:r w:rsidR="00447040">
      <w:rPr>
        <w:rFonts w:asciiTheme="majorHAnsi" w:eastAsiaTheme="majorEastAsia" w:hAnsiTheme="majorHAnsi" w:cstheme="majorBidi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EDF74C" w14:textId="77777777" w:rsidR="00BF5C1C" w:rsidRDefault="00BF5C1C" w:rsidP="007057F4">
      <w:r>
        <w:separator/>
      </w:r>
    </w:p>
  </w:footnote>
  <w:footnote w:type="continuationSeparator" w:id="0">
    <w:p w14:paraId="589BE962" w14:textId="77777777" w:rsidR="00BF5C1C" w:rsidRDefault="00BF5C1C" w:rsidP="00705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90B16E" w14:textId="77777777" w:rsidR="00447040" w:rsidRDefault="00447040" w:rsidP="007057F4">
    <w:pPr>
      <w:pStyle w:val="Header"/>
    </w:pPr>
    <w:r>
      <w:t>Adventure Works Marketing Plan</w:t>
    </w:r>
  </w:p>
  <w:p w14:paraId="5FF392FD" w14:textId="77777777" w:rsidR="00447040" w:rsidRDefault="00447040" w:rsidP="007057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311" w:type="dxa"/>
      <w:tblInd w:w="-14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432" w:type="dxa"/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660"/>
    </w:tblGrid>
    <w:tr w:rsidR="00447040" w14:paraId="203076D3" w14:textId="77777777" w:rsidTr="007057F4">
      <w:trPr>
        <w:trHeight w:val="1712"/>
      </w:trPr>
      <w:tc>
        <w:tcPr>
          <w:tcW w:w="12311" w:type="dxa"/>
          <w:tcBorders>
            <w:top w:val="nil"/>
            <w:left w:val="nil"/>
            <w:bottom w:val="nil"/>
            <w:right w:val="nil"/>
          </w:tcBorders>
        </w:tcPr>
        <w:p w14:paraId="1F3A71E7" w14:textId="77777777" w:rsidR="00447040" w:rsidRDefault="00447040" w:rsidP="007057F4">
          <w:pPr>
            <w:pStyle w:val="Head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63761267" wp14:editId="43ACF6C6">
                    <wp:simplePos x="0" y="0"/>
                    <wp:positionH relativeFrom="column">
                      <wp:posOffset>7118161</wp:posOffset>
                    </wp:positionH>
                    <wp:positionV relativeFrom="paragraph">
                      <wp:posOffset>242518</wp:posOffset>
                    </wp:positionV>
                    <wp:extent cx="778476" cy="298483"/>
                    <wp:effectExtent l="0" t="0" r="0" b="6350"/>
                    <wp:wrapNone/>
                    <wp:docPr id="21" name="Text Box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78476" cy="29848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7B55F9" w14:textId="77777777" w:rsidR="00447040" w:rsidRPr="004F2231" w:rsidRDefault="00447040" w:rsidP="004F2231">
                                <w:pPr>
                                  <w:rPr>
                                    <w:sz w:val="32"/>
                                  </w:rPr>
                                </w:pPr>
                                <w:r w:rsidRPr="004F2231">
                                  <w:rPr>
                                    <w:sz w:val="32"/>
                                  </w:rPr>
                                  <w:fldChar w:fldCharType="begin"/>
                                </w:r>
                                <w:r w:rsidRPr="004F2231">
                                  <w:rPr>
                                    <w:sz w:val="32"/>
                                  </w:rPr>
                                  <w:instrText xml:space="preserve"> PAGE  \* Arabic  \* MERGEFORMAT </w:instrTex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separate"/>
                                </w:r>
                                <w:r w:rsidR="00CA7EBE">
                                  <w:rPr>
                                    <w:noProof/>
                                    <w:sz w:val="32"/>
                                  </w:rPr>
                                  <w:t>44</w: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end"/>
                                </w:r>
                              </w:p>
                              <w:p w14:paraId="4A9E0C6B" w14:textId="77777777" w:rsidR="00447040" w:rsidRPr="004F2231" w:rsidRDefault="00447040" w:rsidP="004F2231">
                                <w:pPr>
                                  <w:rPr>
                                    <w:sz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3761267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29" type="#_x0000_t202" style="position:absolute;left:0;text-align:left;margin-left:560.5pt;margin-top:19.1pt;width:61.3pt;height:23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" filled="f" stroked="f" strokeweight=".5pt">
                    <v:textbox>
                      <w:txbxContent>
                        <w:p w14:paraId="447B55F9" w14:textId="77777777" w:rsidR="00447040" w:rsidRPr="004F2231" w:rsidRDefault="00447040" w:rsidP="004F2231">
                          <w:pPr>
                            <w:rPr>
                              <w:sz w:val="32"/>
                            </w:rPr>
                          </w:pPr>
                          <w:r w:rsidRPr="004F2231">
                            <w:rPr>
                              <w:sz w:val="32"/>
                            </w:rPr>
                            <w:fldChar w:fldCharType="begin"/>
                          </w:r>
                          <w:r w:rsidRPr="004F2231">
                            <w:rPr>
                              <w:sz w:val="32"/>
                            </w:rPr>
                            <w:instrText xml:space="preserve"> PAGE  \* Arabic  \* MERGEFORMAT </w:instrText>
                          </w:r>
                          <w:r w:rsidRPr="004F2231">
                            <w:rPr>
                              <w:sz w:val="32"/>
                            </w:rPr>
                            <w:fldChar w:fldCharType="separate"/>
                          </w:r>
                          <w:r w:rsidR="00CA7EBE">
                            <w:rPr>
                              <w:noProof/>
                              <w:sz w:val="32"/>
                            </w:rPr>
                            <w:t>44</w:t>
                          </w:r>
                          <w:r w:rsidRPr="004F2231">
                            <w:rPr>
                              <w:sz w:val="32"/>
                            </w:rPr>
                            <w:fldChar w:fldCharType="end"/>
                          </w:r>
                        </w:p>
                        <w:p w14:paraId="4A9E0C6B" w14:textId="77777777" w:rsidR="00447040" w:rsidRPr="004F2231" w:rsidRDefault="00447040" w:rsidP="004F2231">
                          <w:pPr>
                            <w:rPr>
                              <w:sz w:val="3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inline distT="0" distB="0" distL="0" distR="0" wp14:anchorId="5D83DF59" wp14:editId="271C35DF">
                    <wp:extent cx="8035162" cy="1540990"/>
                    <wp:effectExtent l="0" t="0" r="4445" b="2540"/>
                    <wp:docPr id="20" name="Group 20" descr="colored rectangle header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8035162" cy="1540990"/>
                              <a:chOff x="0" y="0"/>
                              <a:chExt cx="7884949" cy="1512570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Graphic 14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96DAC541-7B7A-43D3-8B79-37D633B846F1}">
                                    <asvg:svgBlip xmlns:asvg="http://schemas.microsoft.com/office/drawing/2016/SVG/main" r:embed="rId2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7708"/>
                                <a:ext cx="4250690" cy="9747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6" name="Graphic 16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96DAC541-7B7A-43D3-8B79-37D633B846F1}">
                                    <asvg:svgBlip xmlns:asvg="http://schemas.microsoft.com/office/drawing/2016/SVG/main" r:embed="rId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459891" y="0"/>
                                <a:ext cx="1050290" cy="15125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Graphic 19" descr="gray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extLst>
                                  <a:ext uri="{96DAC541-7B7A-43D3-8B79-37D633B846F1}">
                                    <asvg:svgBlip xmlns:asvg="http://schemas.microsoft.com/office/drawing/2016/SVG/main" r:embed="rId6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24859" y="0"/>
                                <a:ext cx="3260090" cy="8026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inline>
                </w:drawing>
              </mc:Choice>
              <mc:Fallback>
                <w:pict>
                  <v:group w14:anchorId="066AD500" id="Group 20" o:spid="_x0000_s1026" alt="colored rectangle header" style="width:632.7pt;height:121.35pt;mso-position-horizontal-relative:char;mso-position-vertical-relative:line" coordsize="78849,15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Graphic 14" o:spid="_x0000_s1027" type="#_x0000_t75" alt="colored rectangle" style="position:absolute;top:1977;width:42506;height:9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">
                      <v:imagedata r:id="rId7" o:title="colored rectangle"/>
                      <v:path arrowok="t"/>
                    </v:shape>
                    <v:shape id="Graphic 16" o:spid="_x0000_s1028" type="#_x0000_t75" alt="colored rectangle" style="position:absolute;left:34598;width:10503;height:15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">
                      <v:imagedata r:id="rId8" o:title="colored rectangle"/>
                      <v:path arrowok="t"/>
                    </v:shape>
                    <v:shape id="Graphic 19" o:spid="_x0000_s1029" type="#_x0000_t75" alt="gray rectangle" style="position:absolute;left:46248;width:32601;height:8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">
                      <v:imagedata r:id="rId9" o:title="gray rectangle"/>
                      <v:path arrowok="t"/>
                    </v:shape>
                    <w10:anchorlock/>
                  </v:group>
                </w:pict>
              </mc:Fallback>
            </mc:AlternateContent>
          </w:r>
        </w:p>
      </w:tc>
    </w:tr>
  </w:tbl>
  <w:p w14:paraId="7E4B3033" w14:textId="77777777" w:rsidR="00447040" w:rsidRDefault="00447040" w:rsidP="007057F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EC4404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1A2EA59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B89CA97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D2361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AC07FA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1EA040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234FE8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48A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67C2F0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3A034C4"/>
    <w:multiLevelType w:val="multilevel"/>
    <w:tmpl w:val="1E7E356E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05413BD7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94037D"/>
    <w:multiLevelType w:val="hybridMultilevel"/>
    <w:tmpl w:val="FAC035B0"/>
    <w:lvl w:ilvl="0" w:tplc="7520BC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3C2154"/>
    <w:multiLevelType w:val="hybridMultilevel"/>
    <w:tmpl w:val="833E3EF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BB5AEF"/>
    <w:multiLevelType w:val="hybridMultilevel"/>
    <w:tmpl w:val="B7E42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0B359E"/>
    <w:multiLevelType w:val="hybridMultilevel"/>
    <w:tmpl w:val="70201E1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8B73D6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991F48"/>
    <w:multiLevelType w:val="hybridMultilevel"/>
    <w:tmpl w:val="6C7AE9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1C5200"/>
    <w:multiLevelType w:val="hybridMultilevel"/>
    <w:tmpl w:val="BEA079E4"/>
    <w:lvl w:ilvl="0" w:tplc="20D04942">
      <w:start w:val="4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1C710A"/>
    <w:multiLevelType w:val="hybridMultilevel"/>
    <w:tmpl w:val="63AC482A"/>
    <w:lvl w:ilvl="0" w:tplc="88C686D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A17A6B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E2D3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2E04E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8CD9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52AD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A2CB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3290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3482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712EFA"/>
    <w:multiLevelType w:val="hybridMultilevel"/>
    <w:tmpl w:val="ADD0A7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A61109"/>
    <w:multiLevelType w:val="hybridMultilevel"/>
    <w:tmpl w:val="FCF626B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4978C0"/>
    <w:multiLevelType w:val="hybridMultilevel"/>
    <w:tmpl w:val="3DE61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5E7D63"/>
    <w:multiLevelType w:val="hybridMultilevel"/>
    <w:tmpl w:val="5FA234E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C6269A"/>
    <w:multiLevelType w:val="hybridMultilevel"/>
    <w:tmpl w:val="3C18EB7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3A398F"/>
    <w:multiLevelType w:val="hybridMultilevel"/>
    <w:tmpl w:val="E57C7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F936598"/>
    <w:multiLevelType w:val="hybridMultilevel"/>
    <w:tmpl w:val="E48EB1CA"/>
    <w:lvl w:ilvl="0" w:tplc="AE14A238">
      <w:numFmt w:val="bullet"/>
      <w:lvlText w:val="•"/>
      <w:lvlJc w:val="left"/>
      <w:pPr>
        <w:ind w:left="1080" w:hanging="72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A758B"/>
    <w:multiLevelType w:val="hybridMultilevel"/>
    <w:tmpl w:val="48B0E85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D85391"/>
    <w:multiLevelType w:val="multilevel"/>
    <w:tmpl w:val="A2F88B8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</w:abstractNum>
  <w:abstractNum w:abstractNumId="34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5" w15:restartNumberingAfterBreak="0">
    <w:nsid w:val="7B263861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6E7B62"/>
    <w:multiLevelType w:val="hybridMultilevel"/>
    <w:tmpl w:val="0F5EF7E0"/>
    <w:lvl w:ilvl="0" w:tplc="FC54D81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57E211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34F6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B448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24DAA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8AC9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82FD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D6D3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D6BF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F867F8E"/>
    <w:multiLevelType w:val="hybridMultilevel"/>
    <w:tmpl w:val="80A49A54"/>
    <w:lvl w:ilvl="0" w:tplc="10D64394">
      <w:start w:val="1"/>
      <w:numFmt w:val="bullet"/>
      <w:lvlText w:val=""/>
      <w:lvlJc w:val="left"/>
      <w:pPr>
        <w:tabs>
          <w:tab w:val="num" w:pos="317"/>
        </w:tabs>
        <w:ind w:left="317" w:hanging="31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7283353">
    <w:abstractNumId w:val="8"/>
  </w:num>
  <w:num w:numId="2" w16cid:durableId="1495729240">
    <w:abstractNumId w:val="34"/>
  </w:num>
  <w:num w:numId="3" w16cid:durableId="1780759182">
    <w:abstractNumId w:val="36"/>
  </w:num>
  <w:num w:numId="4" w16cid:durableId="1657416695">
    <w:abstractNumId w:val="37"/>
  </w:num>
  <w:num w:numId="5" w16cid:durableId="1047870571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95182032">
    <w:abstractNumId w:val="23"/>
  </w:num>
  <w:num w:numId="7" w16cid:durableId="1793933766">
    <w:abstractNumId w:val="33"/>
  </w:num>
  <w:num w:numId="8" w16cid:durableId="967514399">
    <w:abstractNumId w:val="7"/>
  </w:num>
  <w:num w:numId="9" w16cid:durableId="1990287722">
    <w:abstractNumId w:val="6"/>
  </w:num>
  <w:num w:numId="10" w16cid:durableId="382876265">
    <w:abstractNumId w:val="5"/>
  </w:num>
  <w:num w:numId="11" w16cid:durableId="899631541">
    <w:abstractNumId w:val="4"/>
  </w:num>
  <w:num w:numId="12" w16cid:durableId="1278872927">
    <w:abstractNumId w:val="3"/>
  </w:num>
  <w:num w:numId="13" w16cid:durableId="787621508">
    <w:abstractNumId w:val="2"/>
  </w:num>
  <w:num w:numId="14" w16cid:durableId="1867132883">
    <w:abstractNumId w:val="1"/>
  </w:num>
  <w:num w:numId="15" w16cid:durableId="624386048">
    <w:abstractNumId w:val="0"/>
  </w:num>
  <w:num w:numId="16" w16cid:durableId="94862498">
    <w:abstractNumId w:val="26"/>
  </w:num>
  <w:num w:numId="17" w16cid:durableId="573317093">
    <w:abstractNumId w:val="30"/>
  </w:num>
  <w:num w:numId="18" w16cid:durableId="1159004719">
    <w:abstractNumId w:val="16"/>
  </w:num>
  <w:num w:numId="19" w16cid:durableId="1265504888">
    <w:abstractNumId w:val="29"/>
  </w:num>
  <w:num w:numId="20" w16cid:durableId="566651831">
    <w:abstractNumId w:val="31"/>
  </w:num>
  <w:num w:numId="21" w16cid:durableId="1402144712">
    <w:abstractNumId w:val="27"/>
  </w:num>
  <w:num w:numId="22" w16cid:durableId="1068842120">
    <w:abstractNumId w:val="21"/>
  </w:num>
  <w:num w:numId="23" w16cid:durableId="1264341156">
    <w:abstractNumId w:val="19"/>
  </w:num>
  <w:num w:numId="24" w16cid:durableId="1510826303">
    <w:abstractNumId w:val="25"/>
  </w:num>
  <w:num w:numId="25" w16cid:durableId="1722679443">
    <w:abstractNumId w:val="20"/>
  </w:num>
  <w:num w:numId="26" w16cid:durableId="2024670548">
    <w:abstractNumId w:val="15"/>
  </w:num>
  <w:num w:numId="27" w16cid:durableId="1256285318">
    <w:abstractNumId w:val="14"/>
  </w:num>
  <w:num w:numId="28" w16cid:durableId="1075668506">
    <w:abstractNumId w:val="9"/>
  </w:num>
  <w:num w:numId="29" w16cid:durableId="41252448">
    <w:abstractNumId w:val="28"/>
  </w:num>
  <w:num w:numId="30" w16cid:durableId="350301348">
    <w:abstractNumId w:val="17"/>
  </w:num>
  <w:num w:numId="31" w16cid:durableId="576211067">
    <w:abstractNumId w:val="10"/>
  </w:num>
  <w:num w:numId="32" w16cid:durableId="758216287">
    <w:abstractNumId w:val="35"/>
  </w:num>
  <w:num w:numId="33" w16cid:durableId="1086343644">
    <w:abstractNumId w:val="13"/>
  </w:num>
  <w:num w:numId="34" w16cid:durableId="767852469">
    <w:abstractNumId w:val="22"/>
  </w:num>
  <w:num w:numId="35" w16cid:durableId="1753815265">
    <w:abstractNumId w:val="24"/>
  </w:num>
  <w:num w:numId="36" w16cid:durableId="1932004356">
    <w:abstractNumId w:val="18"/>
  </w:num>
  <w:num w:numId="37" w16cid:durableId="66803055">
    <w:abstractNumId w:val="11"/>
  </w:num>
  <w:num w:numId="38" w16cid:durableId="214206762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211265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7A56"/>
    <w:rsid w:val="0001078B"/>
    <w:rsid w:val="00015CEF"/>
    <w:rsid w:val="000174F2"/>
    <w:rsid w:val="00021B3D"/>
    <w:rsid w:val="00024D5F"/>
    <w:rsid w:val="0002571E"/>
    <w:rsid w:val="0002750E"/>
    <w:rsid w:val="000307F3"/>
    <w:rsid w:val="00030846"/>
    <w:rsid w:val="00033BDA"/>
    <w:rsid w:val="00034A24"/>
    <w:rsid w:val="00042C05"/>
    <w:rsid w:val="000433C1"/>
    <w:rsid w:val="000462EF"/>
    <w:rsid w:val="000510CB"/>
    <w:rsid w:val="00054A4E"/>
    <w:rsid w:val="000564B0"/>
    <w:rsid w:val="00056712"/>
    <w:rsid w:val="00066192"/>
    <w:rsid w:val="00067C92"/>
    <w:rsid w:val="00070699"/>
    <w:rsid w:val="00073474"/>
    <w:rsid w:val="00073A27"/>
    <w:rsid w:val="0007733A"/>
    <w:rsid w:val="00081D9D"/>
    <w:rsid w:val="000829F5"/>
    <w:rsid w:val="00082EF8"/>
    <w:rsid w:val="0009262F"/>
    <w:rsid w:val="000A04A8"/>
    <w:rsid w:val="000A7085"/>
    <w:rsid w:val="000B0321"/>
    <w:rsid w:val="000B5966"/>
    <w:rsid w:val="000C1CF6"/>
    <w:rsid w:val="000D12DE"/>
    <w:rsid w:val="000D7557"/>
    <w:rsid w:val="000E5666"/>
    <w:rsid w:val="000E777D"/>
    <w:rsid w:val="000F664D"/>
    <w:rsid w:val="00103451"/>
    <w:rsid w:val="0010524D"/>
    <w:rsid w:val="0010559C"/>
    <w:rsid w:val="00116431"/>
    <w:rsid w:val="00117041"/>
    <w:rsid w:val="00123BEB"/>
    <w:rsid w:val="00127DF3"/>
    <w:rsid w:val="00131804"/>
    <w:rsid w:val="00136006"/>
    <w:rsid w:val="00140B94"/>
    <w:rsid w:val="00141EFD"/>
    <w:rsid w:val="00142089"/>
    <w:rsid w:val="00142783"/>
    <w:rsid w:val="00142F89"/>
    <w:rsid w:val="00143281"/>
    <w:rsid w:val="00143EE5"/>
    <w:rsid w:val="001449EC"/>
    <w:rsid w:val="00144EE6"/>
    <w:rsid w:val="00145538"/>
    <w:rsid w:val="00146C2B"/>
    <w:rsid w:val="00146CD2"/>
    <w:rsid w:val="00147FAD"/>
    <w:rsid w:val="0015262E"/>
    <w:rsid w:val="00154C9C"/>
    <w:rsid w:val="00156568"/>
    <w:rsid w:val="00156774"/>
    <w:rsid w:val="00157CA2"/>
    <w:rsid w:val="001670A7"/>
    <w:rsid w:val="00171307"/>
    <w:rsid w:val="00175BA0"/>
    <w:rsid w:val="001773BF"/>
    <w:rsid w:val="00185764"/>
    <w:rsid w:val="00190780"/>
    <w:rsid w:val="00195012"/>
    <w:rsid w:val="00195E12"/>
    <w:rsid w:val="001A07DA"/>
    <w:rsid w:val="001A13F3"/>
    <w:rsid w:val="001A4EE8"/>
    <w:rsid w:val="001B361F"/>
    <w:rsid w:val="001B639A"/>
    <w:rsid w:val="001C34C4"/>
    <w:rsid w:val="001C704D"/>
    <w:rsid w:val="001D01D5"/>
    <w:rsid w:val="001D1394"/>
    <w:rsid w:val="001D1830"/>
    <w:rsid w:val="001D36EB"/>
    <w:rsid w:val="001D78CE"/>
    <w:rsid w:val="001E3C81"/>
    <w:rsid w:val="001E47FF"/>
    <w:rsid w:val="001F0AF0"/>
    <w:rsid w:val="001F1F6B"/>
    <w:rsid w:val="00206E16"/>
    <w:rsid w:val="00214FB5"/>
    <w:rsid w:val="002178B9"/>
    <w:rsid w:val="002179D0"/>
    <w:rsid w:val="00222159"/>
    <w:rsid w:val="00227C30"/>
    <w:rsid w:val="00231D30"/>
    <w:rsid w:val="0023425D"/>
    <w:rsid w:val="00235307"/>
    <w:rsid w:val="002437D7"/>
    <w:rsid w:val="002463C1"/>
    <w:rsid w:val="00251D4C"/>
    <w:rsid w:val="00252272"/>
    <w:rsid w:val="00255406"/>
    <w:rsid w:val="00260DE6"/>
    <w:rsid w:val="00267C04"/>
    <w:rsid w:val="0027281D"/>
    <w:rsid w:val="0027367A"/>
    <w:rsid w:val="00273D52"/>
    <w:rsid w:val="002759FE"/>
    <w:rsid w:val="00277532"/>
    <w:rsid w:val="00282A49"/>
    <w:rsid w:val="00291712"/>
    <w:rsid w:val="00294C82"/>
    <w:rsid w:val="002A36C1"/>
    <w:rsid w:val="002A4A15"/>
    <w:rsid w:val="002A55B7"/>
    <w:rsid w:val="002A5E56"/>
    <w:rsid w:val="002B07AB"/>
    <w:rsid w:val="002B107C"/>
    <w:rsid w:val="002B2791"/>
    <w:rsid w:val="002B2F37"/>
    <w:rsid w:val="002B425E"/>
    <w:rsid w:val="002B5D1B"/>
    <w:rsid w:val="002C01FD"/>
    <w:rsid w:val="002C5B86"/>
    <w:rsid w:val="002C5D7C"/>
    <w:rsid w:val="002D269A"/>
    <w:rsid w:val="002D442F"/>
    <w:rsid w:val="002D4479"/>
    <w:rsid w:val="002D4A47"/>
    <w:rsid w:val="002E0194"/>
    <w:rsid w:val="002E2475"/>
    <w:rsid w:val="002E7EF5"/>
    <w:rsid w:val="002F1C24"/>
    <w:rsid w:val="002F2714"/>
    <w:rsid w:val="002F7C5F"/>
    <w:rsid w:val="00300305"/>
    <w:rsid w:val="00302162"/>
    <w:rsid w:val="00303EF8"/>
    <w:rsid w:val="00307789"/>
    <w:rsid w:val="00310FAD"/>
    <w:rsid w:val="00312AE6"/>
    <w:rsid w:val="00314876"/>
    <w:rsid w:val="00314A5E"/>
    <w:rsid w:val="003179F2"/>
    <w:rsid w:val="0032723B"/>
    <w:rsid w:val="003319D5"/>
    <w:rsid w:val="00334912"/>
    <w:rsid w:val="00334A6E"/>
    <w:rsid w:val="00341AB5"/>
    <w:rsid w:val="0034690E"/>
    <w:rsid w:val="00352F2F"/>
    <w:rsid w:val="003559B5"/>
    <w:rsid w:val="0035712B"/>
    <w:rsid w:val="00361CCC"/>
    <w:rsid w:val="0036200A"/>
    <w:rsid w:val="003620E2"/>
    <w:rsid w:val="00370861"/>
    <w:rsid w:val="00372DB7"/>
    <w:rsid w:val="0037407A"/>
    <w:rsid w:val="00377459"/>
    <w:rsid w:val="00382A20"/>
    <w:rsid w:val="003878AC"/>
    <w:rsid w:val="00387B4F"/>
    <w:rsid w:val="00391FF6"/>
    <w:rsid w:val="00395635"/>
    <w:rsid w:val="003A2FB1"/>
    <w:rsid w:val="003A3A06"/>
    <w:rsid w:val="003A529F"/>
    <w:rsid w:val="003A662F"/>
    <w:rsid w:val="003B6F97"/>
    <w:rsid w:val="003D02FF"/>
    <w:rsid w:val="003D0EEE"/>
    <w:rsid w:val="003D3316"/>
    <w:rsid w:val="003D680A"/>
    <w:rsid w:val="003E16CA"/>
    <w:rsid w:val="003E2B02"/>
    <w:rsid w:val="003E4B87"/>
    <w:rsid w:val="003E6820"/>
    <w:rsid w:val="003F2EE6"/>
    <w:rsid w:val="003F5051"/>
    <w:rsid w:val="004013DC"/>
    <w:rsid w:val="004204F3"/>
    <w:rsid w:val="00420DF5"/>
    <w:rsid w:val="00420E58"/>
    <w:rsid w:val="00425B36"/>
    <w:rsid w:val="00431F7C"/>
    <w:rsid w:val="004371B6"/>
    <w:rsid w:val="00444C7B"/>
    <w:rsid w:val="00447040"/>
    <w:rsid w:val="00453320"/>
    <w:rsid w:val="00463BF9"/>
    <w:rsid w:val="00465398"/>
    <w:rsid w:val="00484BA3"/>
    <w:rsid w:val="00485B63"/>
    <w:rsid w:val="0048718B"/>
    <w:rsid w:val="00490E6E"/>
    <w:rsid w:val="0049185C"/>
    <w:rsid w:val="004949DE"/>
    <w:rsid w:val="004A136D"/>
    <w:rsid w:val="004A1595"/>
    <w:rsid w:val="004A1D08"/>
    <w:rsid w:val="004A30FF"/>
    <w:rsid w:val="004A550F"/>
    <w:rsid w:val="004A7C33"/>
    <w:rsid w:val="004B4622"/>
    <w:rsid w:val="004B6EE8"/>
    <w:rsid w:val="004B705B"/>
    <w:rsid w:val="004B7639"/>
    <w:rsid w:val="004B7AAD"/>
    <w:rsid w:val="004C19A8"/>
    <w:rsid w:val="004C7293"/>
    <w:rsid w:val="004D3E0C"/>
    <w:rsid w:val="004D40AF"/>
    <w:rsid w:val="004E0EAE"/>
    <w:rsid w:val="004E2231"/>
    <w:rsid w:val="004E28D2"/>
    <w:rsid w:val="004E4DEC"/>
    <w:rsid w:val="004E7E8F"/>
    <w:rsid w:val="004F2231"/>
    <w:rsid w:val="00501067"/>
    <w:rsid w:val="005011DC"/>
    <w:rsid w:val="0050358D"/>
    <w:rsid w:val="005112D1"/>
    <w:rsid w:val="00511F23"/>
    <w:rsid w:val="00512CA3"/>
    <w:rsid w:val="00514166"/>
    <w:rsid w:val="00523126"/>
    <w:rsid w:val="00523C13"/>
    <w:rsid w:val="00523CE2"/>
    <w:rsid w:val="0052481C"/>
    <w:rsid w:val="00524AB1"/>
    <w:rsid w:val="00527610"/>
    <w:rsid w:val="00532043"/>
    <w:rsid w:val="00532DB3"/>
    <w:rsid w:val="00534F53"/>
    <w:rsid w:val="005419B9"/>
    <w:rsid w:val="00543D5A"/>
    <w:rsid w:val="005448BE"/>
    <w:rsid w:val="0055035B"/>
    <w:rsid w:val="0055364E"/>
    <w:rsid w:val="00557105"/>
    <w:rsid w:val="0056200C"/>
    <w:rsid w:val="0056781C"/>
    <w:rsid w:val="00571B9C"/>
    <w:rsid w:val="0057384C"/>
    <w:rsid w:val="005758F7"/>
    <w:rsid w:val="00575B3A"/>
    <w:rsid w:val="00581290"/>
    <w:rsid w:val="0058377D"/>
    <w:rsid w:val="00587F08"/>
    <w:rsid w:val="0059354D"/>
    <w:rsid w:val="005941D3"/>
    <w:rsid w:val="00597B38"/>
    <w:rsid w:val="005A1080"/>
    <w:rsid w:val="005A166B"/>
    <w:rsid w:val="005B1202"/>
    <w:rsid w:val="005C1116"/>
    <w:rsid w:val="005C3643"/>
    <w:rsid w:val="005C4E47"/>
    <w:rsid w:val="005D0D01"/>
    <w:rsid w:val="005F7341"/>
    <w:rsid w:val="005F7437"/>
    <w:rsid w:val="0060302C"/>
    <w:rsid w:val="00604E64"/>
    <w:rsid w:val="00612B20"/>
    <w:rsid w:val="00614D39"/>
    <w:rsid w:val="00622597"/>
    <w:rsid w:val="00624CCD"/>
    <w:rsid w:val="006267F6"/>
    <w:rsid w:val="00632154"/>
    <w:rsid w:val="0063219C"/>
    <w:rsid w:val="00642881"/>
    <w:rsid w:val="00643A3F"/>
    <w:rsid w:val="0065154A"/>
    <w:rsid w:val="006542E2"/>
    <w:rsid w:val="006573DD"/>
    <w:rsid w:val="00661E9C"/>
    <w:rsid w:val="0067069E"/>
    <w:rsid w:val="00671AED"/>
    <w:rsid w:val="00674FE4"/>
    <w:rsid w:val="006757C6"/>
    <w:rsid w:val="00675EFF"/>
    <w:rsid w:val="00676787"/>
    <w:rsid w:val="006812E0"/>
    <w:rsid w:val="0068500D"/>
    <w:rsid w:val="00687D12"/>
    <w:rsid w:val="00694E83"/>
    <w:rsid w:val="006A0598"/>
    <w:rsid w:val="006A1E63"/>
    <w:rsid w:val="006A1ED9"/>
    <w:rsid w:val="006A74CC"/>
    <w:rsid w:val="006B2B1A"/>
    <w:rsid w:val="006B43A0"/>
    <w:rsid w:val="006B4B8D"/>
    <w:rsid w:val="006B7DFB"/>
    <w:rsid w:val="006C078D"/>
    <w:rsid w:val="006C4EB8"/>
    <w:rsid w:val="006C5302"/>
    <w:rsid w:val="006C6FB5"/>
    <w:rsid w:val="006C7464"/>
    <w:rsid w:val="006C779B"/>
    <w:rsid w:val="006D1174"/>
    <w:rsid w:val="006D6C67"/>
    <w:rsid w:val="006E177F"/>
    <w:rsid w:val="006E228B"/>
    <w:rsid w:val="006E2461"/>
    <w:rsid w:val="006E3679"/>
    <w:rsid w:val="006F3740"/>
    <w:rsid w:val="00700EBA"/>
    <w:rsid w:val="00703F06"/>
    <w:rsid w:val="007057F4"/>
    <w:rsid w:val="00710522"/>
    <w:rsid w:val="00713572"/>
    <w:rsid w:val="0071469B"/>
    <w:rsid w:val="00727166"/>
    <w:rsid w:val="00730E58"/>
    <w:rsid w:val="007355CA"/>
    <w:rsid w:val="007417B3"/>
    <w:rsid w:val="00741BF7"/>
    <w:rsid w:val="00742102"/>
    <w:rsid w:val="0074419F"/>
    <w:rsid w:val="00747295"/>
    <w:rsid w:val="00750AC4"/>
    <w:rsid w:val="00751049"/>
    <w:rsid w:val="0075798C"/>
    <w:rsid w:val="00762B40"/>
    <w:rsid w:val="00763680"/>
    <w:rsid w:val="00763F2A"/>
    <w:rsid w:val="00766D39"/>
    <w:rsid w:val="00766F27"/>
    <w:rsid w:val="00770D1C"/>
    <w:rsid w:val="007714FB"/>
    <w:rsid w:val="0077250E"/>
    <w:rsid w:val="00772913"/>
    <w:rsid w:val="00773B66"/>
    <w:rsid w:val="00774F0E"/>
    <w:rsid w:val="007752C6"/>
    <w:rsid w:val="00781AEB"/>
    <w:rsid w:val="00781EF0"/>
    <w:rsid w:val="007952DD"/>
    <w:rsid w:val="007963AD"/>
    <w:rsid w:val="00797E7A"/>
    <w:rsid w:val="007A3FF8"/>
    <w:rsid w:val="007A46B0"/>
    <w:rsid w:val="007A54C9"/>
    <w:rsid w:val="007A5E08"/>
    <w:rsid w:val="007B6302"/>
    <w:rsid w:val="007C09B9"/>
    <w:rsid w:val="007C2F1E"/>
    <w:rsid w:val="007C409D"/>
    <w:rsid w:val="007C7473"/>
    <w:rsid w:val="007D0A5E"/>
    <w:rsid w:val="007D17A4"/>
    <w:rsid w:val="007D26F1"/>
    <w:rsid w:val="007E1224"/>
    <w:rsid w:val="007E5499"/>
    <w:rsid w:val="007E7747"/>
    <w:rsid w:val="007F0E25"/>
    <w:rsid w:val="007F302C"/>
    <w:rsid w:val="007F692F"/>
    <w:rsid w:val="0080070F"/>
    <w:rsid w:val="008205C5"/>
    <w:rsid w:val="008253A5"/>
    <w:rsid w:val="008417CE"/>
    <w:rsid w:val="0084277E"/>
    <w:rsid w:val="00844AD1"/>
    <w:rsid w:val="0084699A"/>
    <w:rsid w:val="008514FA"/>
    <w:rsid w:val="0085244C"/>
    <w:rsid w:val="00853874"/>
    <w:rsid w:val="0085605C"/>
    <w:rsid w:val="00856547"/>
    <w:rsid w:val="00857372"/>
    <w:rsid w:val="00864A55"/>
    <w:rsid w:val="00865673"/>
    <w:rsid w:val="008675D8"/>
    <w:rsid w:val="0086766D"/>
    <w:rsid w:val="00872193"/>
    <w:rsid w:val="008852CC"/>
    <w:rsid w:val="008923B6"/>
    <w:rsid w:val="00896744"/>
    <w:rsid w:val="008974B8"/>
    <w:rsid w:val="008A1A73"/>
    <w:rsid w:val="008A3C95"/>
    <w:rsid w:val="008A5541"/>
    <w:rsid w:val="008A6177"/>
    <w:rsid w:val="008B05FC"/>
    <w:rsid w:val="008B661C"/>
    <w:rsid w:val="008C083E"/>
    <w:rsid w:val="008C1B39"/>
    <w:rsid w:val="008C386D"/>
    <w:rsid w:val="008C5106"/>
    <w:rsid w:val="008D02C8"/>
    <w:rsid w:val="008D2A3F"/>
    <w:rsid w:val="008D4C4C"/>
    <w:rsid w:val="008D5829"/>
    <w:rsid w:val="008E06D3"/>
    <w:rsid w:val="008E69A0"/>
    <w:rsid w:val="008E7098"/>
    <w:rsid w:val="008F51E1"/>
    <w:rsid w:val="00910D6B"/>
    <w:rsid w:val="009110E7"/>
    <w:rsid w:val="009113A4"/>
    <w:rsid w:val="00914843"/>
    <w:rsid w:val="00920662"/>
    <w:rsid w:val="00921FAA"/>
    <w:rsid w:val="009271B2"/>
    <w:rsid w:val="0093359F"/>
    <w:rsid w:val="0094360A"/>
    <w:rsid w:val="009444D7"/>
    <w:rsid w:val="00945CEA"/>
    <w:rsid w:val="00946F55"/>
    <w:rsid w:val="009503A3"/>
    <w:rsid w:val="00954B12"/>
    <w:rsid w:val="009577D9"/>
    <w:rsid w:val="00964373"/>
    <w:rsid w:val="00965BD5"/>
    <w:rsid w:val="009850A9"/>
    <w:rsid w:val="00986E3B"/>
    <w:rsid w:val="00987536"/>
    <w:rsid w:val="009875C8"/>
    <w:rsid w:val="0098787F"/>
    <w:rsid w:val="00987B4D"/>
    <w:rsid w:val="00991D08"/>
    <w:rsid w:val="00991E81"/>
    <w:rsid w:val="00992FA9"/>
    <w:rsid w:val="009932DA"/>
    <w:rsid w:val="00995845"/>
    <w:rsid w:val="00996E38"/>
    <w:rsid w:val="009A14F1"/>
    <w:rsid w:val="009A3D6E"/>
    <w:rsid w:val="009A5A64"/>
    <w:rsid w:val="009C2C68"/>
    <w:rsid w:val="009C6C5C"/>
    <w:rsid w:val="009D2F2E"/>
    <w:rsid w:val="009E550D"/>
    <w:rsid w:val="009F014D"/>
    <w:rsid w:val="009F2CC3"/>
    <w:rsid w:val="009F5714"/>
    <w:rsid w:val="00A00DDD"/>
    <w:rsid w:val="00A02BBF"/>
    <w:rsid w:val="00A02DA6"/>
    <w:rsid w:val="00A1099B"/>
    <w:rsid w:val="00A114E6"/>
    <w:rsid w:val="00A126AD"/>
    <w:rsid w:val="00A21399"/>
    <w:rsid w:val="00A25898"/>
    <w:rsid w:val="00A277D2"/>
    <w:rsid w:val="00A27F1B"/>
    <w:rsid w:val="00A31053"/>
    <w:rsid w:val="00A34102"/>
    <w:rsid w:val="00A349AA"/>
    <w:rsid w:val="00A35D7E"/>
    <w:rsid w:val="00A43AEB"/>
    <w:rsid w:val="00A44931"/>
    <w:rsid w:val="00A46A03"/>
    <w:rsid w:val="00A5043B"/>
    <w:rsid w:val="00A602EB"/>
    <w:rsid w:val="00A62826"/>
    <w:rsid w:val="00A63909"/>
    <w:rsid w:val="00A63DE6"/>
    <w:rsid w:val="00A7311D"/>
    <w:rsid w:val="00A817CD"/>
    <w:rsid w:val="00A81DD8"/>
    <w:rsid w:val="00A847B7"/>
    <w:rsid w:val="00A85537"/>
    <w:rsid w:val="00A92B7D"/>
    <w:rsid w:val="00A953D2"/>
    <w:rsid w:val="00A97AB5"/>
    <w:rsid w:val="00AA016D"/>
    <w:rsid w:val="00AA05A5"/>
    <w:rsid w:val="00AA28B3"/>
    <w:rsid w:val="00AA42AC"/>
    <w:rsid w:val="00AA4989"/>
    <w:rsid w:val="00AA5D94"/>
    <w:rsid w:val="00AB0B07"/>
    <w:rsid w:val="00AB3BCB"/>
    <w:rsid w:val="00AB4991"/>
    <w:rsid w:val="00AC0BB1"/>
    <w:rsid w:val="00AD4A1D"/>
    <w:rsid w:val="00AE53A8"/>
    <w:rsid w:val="00AE5D5A"/>
    <w:rsid w:val="00AE7B87"/>
    <w:rsid w:val="00AF4BFD"/>
    <w:rsid w:val="00B003F8"/>
    <w:rsid w:val="00B00AE1"/>
    <w:rsid w:val="00B00CF7"/>
    <w:rsid w:val="00B0688D"/>
    <w:rsid w:val="00B073D0"/>
    <w:rsid w:val="00B07A56"/>
    <w:rsid w:val="00B10633"/>
    <w:rsid w:val="00B10FFF"/>
    <w:rsid w:val="00B1333C"/>
    <w:rsid w:val="00B179C5"/>
    <w:rsid w:val="00B21C07"/>
    <w:rsid w:val="00B21EE6"/>
    <w:rsid w:val="00B24407"/>
    <w:rsid w:val="00B307C5"/>
    <w:rsid w:val="00B33250"/>
    <w:rsid w:val="00B3536F"/>
    <w:rsid w:val="00B3652D"/>
    <w:rsid w:val="00B40525"/>
    <w:rsid w:val="00B41D82"/>
    <w:rsid w:val="00B41DA1"/>
    <w:rsid w:val="00B432F8"/>
    <w:rsid w:val="00B44D01"/>
    <w:rsid w:val="00B46159"/>
    <w:rsid w:val="00B508FC"/>
    <w:rsid w:val="00B5171C"/>
    <w:rsid w:val="00B55032"/>
    <w:rsid w:val="00B57A93"/>
    <w:rsid w:val="00B64409"/>
    <w:rsid w:val="00B67E13"/>
    <w:rsid w:val="00B70B00"/>
    <w:rsid w:val="00B70ECF"/>
    <w:rsid w:val="00B74169"/>
    <w:rsid w:val="00B75541"/>
    <w:rsid w:val="00B76910"/>
    <w:rsid w:val="00B8028C"/>
    <w:rsid w:val="00B90346"/>
    <w:rsid w:val="00B90A93"/>
    <w:rsid w:val="00B91D19"/>
    <w:rsid w:val="00BA1C55"/>
    <w:rsid w:val="00BA5511"/>
    <w:rsid w:val="00BA6C42"/>
    <w:rsid w:val="00BA7DE0"/>
    <w:rsid w:val="00BB51F9"/>
    <w:rsid w:val="00BB6218"/>
    <w:rsid w:val="00BB6CAC"/>
    <w:rsid w:val="00BB73F5"/>
    <w:rsid w:val="00BC2131"/>
    <w:rsid w:val="00BC3239"/>
    <w:rsid w:val="00BC4366"/>
    <w:rsid w:val="00BC6F07"/>
    <w:rsid w:val="00BD06CD"/>
    <w:rsid w:val="00BD71F3"/>
    <w:rsid w:val="00BE218D"/>
    <w:rsid w:val="00BE2E04"/>
    <w:rsid w:val="00BE7253"/>
    <w:rsid w:val="00BF421D"/>
    <w:rsid w:val="00BF43E0"/>
    <w:rsid w:val="00BF5C1C"/>
    <w:rsid w:val="00C012A1"/>
    <w:rsid w:val="00C02740"/>
    <w:rsid w:val="00C053C7"/>
    <w:rsid w:val="00C073CC"/>
    <w:rsid w:val="00C108E4"/>
    <w:rsid w:val="00C164B6"/>
    <w:rsid w:val="00C31257"/>
    <w:rsid w:val="00C3135A"/>
    <w:rsid w:val="00C3224F"/>
    <w:rsid w:val="00C36DA3"/>
    <w:rsid w:val="00C460AD"/>
    <w:rsid w:val="00C565EB"/>
    <w:rsid w:val="00C6252A"/>
    <w:rsid w:val="00C63C5B"/>
    <w:rsid w:val="00C66A39"/>
    <w:rsid w:val="00C66AD7"/>
    <w:rsid w:val="00C66F3F"/>
    <w:rsid w:val="00C67864"/>
    <w:rsid w:val="00C7336E"/>
    <w:rsid w:val="00C769D6"/>
    <w:rsid w:val="00C81825"/>
    <w:rsid w:val="00C85682"/>
    <w:rsid w:val="00C867B9"/>
    <w:rsid w:val="00C90854"/>
    <w:rsid w:val="00C9121B"/>
    <w:rsid w:val="00C943D8"/>
    <w:rsid w:val="00C94A59"/>
    <w:rsid w:val="00C95DD4"/>
    <w:rsid w:val="00C9781F"/>
    <w:rsid w:val="00CA16E0"/>
    <w:rsid w:val="00CA2788"/>
    <w:rsid w:val="00CA7EBE"/>
    <w:rsid w:val="00CD31CC"/>
    <w:rsid w:val="00CD4BE8"/>
    <w:rsid w:val="00CD6250"/>
    <w:rsid w:val="00CD626A"/>
    <w:rsid w:val="00CE0BC9"/>
    <w:rsid w:val="00CE1007"/>
    <w:rsid w:val="00CE3F71"/>
    <w:rsid w:val="00CE4412"/>
    <w:rsid w:val="00CE6A60"/>
    <w:rsid w:val="00CE7A66"/>
    <w:rsid w:val="00CF1A8C"/>
    <w:rsid w:val="00CF3DB4"/>
    <w:rsid w:val="00CF7DD4"/>
    <w:rsid w:val="00D0175A"/>
    <w:rsid w:val="00D05E29"/>
    <w:rsid w:val="00D2045C"/>
    <w:rsid w:val="00D21A23"/>
    <w:rsid w:val="00D270E6"/>
    <w:rsid w:val="00D2769F"/>
    <w:rsid w:val="00D3072E"/>
    <w:rsid w:val="00D3465C"/>
    <w:rsid w:val="00D41A39"/>
    <w:rsid w:val="00D42B8D"/>
    <w:rsid w:val="00D47C86"/>
    <w:rsid w:val="00D540AF"/>
    <w:rsid w:val="00D5482E"/>
    <w:rsid w:val="00D57C4A"/>
    <w:rsid w:val="00D6093C"/>
    <w:rsid w:val="00D615B2"/>
    <w:rsid w:val="00D638C1"/>
    <w:rsid w:val="00D6637A"/>
    <w:rsid w:val="00D73D44"/>
    <w:rsid w:val="00D750F5"/>
    <w:rsid w:val="00D75326"/>
    <w:rsid w:val="00D80861"/>
    <w:rsid w:val="00D80A53"/>
    <w:rsid w:val="00D8441D"/>
    <w:rsid w:val="00D8479F"/>
    <w:rsid w:val="00D86C82"/>
    <w:rsid w:val="00D90C7F"/>
    <w:rsid w:val="00D93AAB"/>
    <w:rsid w:val="00D943E2"/>
    <w:rsid w:val="00D967AC"/>
    <w:rsid w:val="00DA3412"/>
    <w:rsid w:val="00DB1CFC"/>
    <w:rsid w:val="00DB6544"/>
    <w:rsid w:val="00DC4A48"/>
    <w:rsid w:val="00DC570E"/>
    <w:rsid w:val="00DD22DF"/>
    <w:rsid w:val="00DD435B"/>
    <w:rsid w:val="00DE1854"/>
    <w:rsid w:val="00DE1ABE"/>
    <w:rsid w:val="00DE32D6"/>
    <w:rsid w:val="00DE375D"/>
    <w:rsid w:val="00DE3CEB"/>
    <w:rsid w:val="00DE44D2"/>
    <w:rsid w:val="00DF2647"/>
    <w:rsid w:val="00DF5D74"/>
    <w:rsid w:val="00DF79F7"/>
    <w:rsid w:val="00DF7DFE"/>
    <w:rsid w:val="00E00860"/>
    <w:rsid w:val="00E01062"/>
    <w:rsid w:val="00E01795"/>
    <w:rsid w:val="00E06480"/>
    <w:rsid w:val="00E06696"/>
    <w:rsid w:val="00E11237"/>
    <w:rsid w:val="00E14170"/>
    <w:rsid w:val="00E2279D"/>
    <w:rsid w:val="00E24237"/>
    <w:rsid w:val="00E245F0"/>
    <w:rsid w:val="00E2647F"/>
    <w:rsid w:val="00E30E1A"/>
    <w:rsid w:val="00E34D3C"/>
    <w:rsid w:val="00E3566A"/>
    <w:rsid w:val="00E43406"/>
    <w:rsid w:val="00E50A4D"/>
    <w:rsid w:val="00E51732"/>
    <w:rsid w:val="00E6094F"/>
    <w:rsid w:val="00E627B3"/>
    <w:rsid w:val="00E67FEE"/>
    <w:rsid w:val="00E71FE1"/>
    <w:rsid w:val="00E758BC"/>
    <w:rsid w:val="00E76933"/>
    <w:rsid w:val="00E81BD0"/>
    <w:rsid w:val="00E9339E"/>
    <w:rsid w:val="00E946ED"/>
    <w:rsid w:val="00E95AFE"/>
    <w:rsid w:val="00E97EA1"/>
    <w:rsid w:val="00EA35EA"/>
    <w:rsid w:val="00EA42CF"/>
    <w:rsid w:val="00EA4561"/>
    <w:rsid w:val="00EB013C"/>
    <w:rsid w:val="00EB11DF"/>
    <w:rsid w:val="00EB5D4F"/>
    <w:rsid w:val="00EC4885"/>
    <w:rsid w:val="00EC7DE8"/>
    <w:rsid w:val="00ED08D8"/>
    <w:rsid w:val="00ED146F"/>
    <w:rsid w:val="00ED2C7A"/>
    <w:rsid w:val="00ED3756"/>
    <w:rsid w:val="00EE15BB"/>
    <w:rsid w:val="00EE1D9B"/>
    <w:rsid w:val="00EE27AF"/>
    <w:rsid w:val="00EE5200"/>
    <w:rsid w:val="00EE7AD5"/>
    <w:rsid w:val="00EF1C82"/>
    <w:rsid w:val="00EF386E"/>
    <w:rsid w:val="00EF3903"/>
    <w:rsid w:val="00F01EDC"/>
    <w:rsid w:val="00F117D4"/>
    <w:rsid w:val="00F12A85"/>
    <w:rsid w:val="00F23099"/>
    <w:rsid w:val="00F34EE3"/>
    <w:rsid w:val="00F351D2"/>
    <w:rsid w:val="00F401F7"/>
    <w:rsid w:val="00F43A02"/>
    <w:rsid w:val="00F45884"/>
    <w:rsid w:val="00F502E2"/>
    <w:rsid w:val="00F50AA1"/>
    <w:rsid w:val="00F51FC2"/>
    <w:rsid w:val="00F5258A"/>
    <w:rsid w:val="00F52F39"/>
    <w:rsid w:val="00F54925"/>
    <w:rsid w:val="00F54984"/>
    <w:rsid w:val="00F553FE"/>
    <w:rsid w:val="00F63939"/>
    <w:rsid w:val="00F703D4"/>
    <w:rsid w:val="00F709A3"/>
    <w:rsid w:val="00F73D85"/>
    <w:rsid w:val="00F752CA"/>
    <w:rsid w:val="00F85B1B"/>
    <w:rsid w:val="00F91AD0"/>
    <w:rsid w:val="00F953DE"/>
    <w:rsid w:val="00F955BF"/>
    <w:rsid w:val="00FA01BB"/>
    <w:rsid w:val="00FA05E3"/>
    <w:rsid w:val="00FB05E4"/>
    <w:rsid w:val="00FB0C56"/>
    <w:rsid w:val="00FB0CC9"/>
    <w:rsid w:val="00FB3401"/>
    <w:rsid w:val="00FC1425"/>
    <w:rsid w:val="00FC4062"/>
    <w:rsid w:val="00FD2789"/>
    <w:rsid w:val="00FD3CCE"/>
    <w:rsid w:val="00FE0C61"/>
    <w:rsid w:val="00FE274F"/>
    <w:rsid w:val="00FE4A28"/>
    <w:rsid w:val="00FE516E"/>
    <w:rsid w:val="00FE69E8"/>
    <w:rsid w:val="00FE745D"/>
    <w:rsid w:val="00FF0B06"/>
    <w:rsid w:val="00FF3C2D"/>
    <w:rsid w:val="00FF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4D3BA5B"/>
  <w15:chartTrackingRefBased/>
  <w15:docId w15:val="{634AB5BE-A893-4578-8E8D-8055355C9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uiPriority="10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086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57F4"/>
    <w:pPr>
      <w:keepNext/>
      <w:keepLines/>
      <w:framePr w:hSpace="180" w:wrap="around" w:vAnchor="page" w:hAnchor="margin" w:y="974"/>
      <w:contextualSpacing/>
      <w:jc w:val="both"/>
      <w:outlineLvl w:val="0"/>
    </w:pPr>
    <w:rPr>
      <w:rFonts w:asciiTheme="majorHAnsi" w:eastAsiaTheme="majorEastAsia" w:hAnsiTheme="majorHAnsi" w:cstheme="majorBidi"/>
      <w:bCs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78B9"/>
    <w:pPr>
      <w:framePr w:hSpace="180" w:wrap="around" w:vAnchor="page" w:hAnchor="margin" w:y="3427"/>
      <w:spacing w:after="200"/>
      <w:outlineLvl w:val="1"/>
    </w:pPr>
    <w:rPr>
      <w:rFonts w:asciiTheme="majorHAnsi" w:hAnsiTheme="majorHAnsi"/>
      <w:color w:val="0189F9" w:themeColor="accent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7F4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F223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5BA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BookTitle">
    <w:name w:val="Book Title"/>
    <w:basedOn w:val="DefaultParagraphFont"/>
    <w:uiPriority w:val="33"/>
    <w:semiHidden/>
    <w:unhideWhenUsed/>
    <w:qFormat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 w:val="0"/>
      <w:smallCaps/>
      <w:color w:val="0189F9" w:themeColor="accent1"/>
      <w:spacing w:val="0"/>
    </w:rPr>
  </w:style>
  <w:style w:type="character" w:customStyle="1" w:styleId="Heading1Char">
    <w:name w:val="Heading 1 Char"/>
    <w:basedOn w:val="DefaultParagraphFont"/>
    <w:link w:val="Heading1"/>
    <w:uiPriority w:val="9"/>
    <w:rsid w:val="007057F4"/>
    <w:rPr>
      <w:rFonts w:asciiTheme="majorHAnsi" w:eastAsiaTheme="majorEastAsia" w:hAnsiTheme="majorHAnsi" w:cstheme="majorBidi"/>
      <w:b/>
      <w:bCs/>
      <w:color w:val="0F0F3F" w:themeColor="text1"/>
      <w:sz w:val="4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2178B9"/>
    <w:rPr>
      <w:rFonts w:asciiTheme="majorHAnsi" w:hAnsiTheme="majorHAnsi"/>
      <w:b/>
      <w:color w:val="0189F9" w:themeColor="accent1"/>
      <w:sz w:val="40"/>
      <w:szCs w:val="40"/>
      <w:lang w:eastAsia="en-US"/>
    </w:rPr>
  </w:style>
  <w:style w:type="paragraph" w:styleId="ListBullet">
    <w:name w:val="List Bullet"/>
    <w:basedOn w:val="Content"/>
    <w:uiPriority w:val="11"/>
    <w:qFormat/>
    <w:rsid w:val="005C3643"/>
    <w:pPr>
      <w:framePr w:wrap="around"/>
      <w:numPr>
        <w:numId w:val="17"/>
      </w:numPr>
    </w:pPr>
    <w:rPr>
      <w:noProof/>
    </w:rPr>
  </w:style>
  <w:style w:type="paragraph" w:customStyle="1" w:styleId="AlignedText">
    <w:name w:val="Aligned Text"/>
    <w:basedOn w:val="Heading3"/>
    <w:uiPriority w:val="2"/>
    <w:qFormat/>
    <w:rsid w:val="004F2231"/>
  </w:style>
  <w:style w:type="paragraph" w:styleId="TOC1">
    <w:name w:val="toc 1"/>
    <w:basedOn w:val="Normal"/>
    <w:uiPriority w:val="39"/>
    <w:pPr>
      <w:tabs>
        <w:tab w:val="right" w:leader="dot" w:pos="5040"/>
      </w:tabs>
    </w:pPr>
  </w:style>
  <w:style w:type="paragraph" w:styleId="TOC2">
    <w:name w:val="toc 2"/>
    <w:basedOn w:val="Normal"/>
    <w:uiPriority w:val="39"/>
    <w:pPr>
      <w:tabs>
        <w:tab w:val="right" w:leader="dot" w:pos="5040"/>
      </w:tabs>
    </w:pPr>
  </w:style>
  <w:style w:type="paragraph" w:styleId="Title">
    <w:name w:val="Title"/>
    <w:basedOn w:val="Normal"/>
    <w:link w:val="TitleChar"/>
    <w:uiPriority w:val="1"/>
    <w:qFormat/>
    <w:rsid w:val="002E0194"/>
    <w:pPr>
      <w:framePr w:hSpace="180" w:wrap="around" w:vAnchor="page" w:hAnchor="margin" w:y="974"/>
      <w:contextualSpacing/>
    </w:pPr>
    <w:rPr>
      <w:rFonts w:asciiTheme="majorHAnsi" w:eastAsiaTheme="majorEastAsia" w:hAnsiTheme="majorHAnsi" w:cstheme="majorBidi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"/>
    <w:rsid w:val="002E0194"/>
    <w:rPr>
      <w:rFonts w:asciiTheme="majorHAnsi" w:eastAsiaTheme="majorEastAsia" w:hAnsiTheme="majorHAnsi" w:cstheme="majorBidi"/>
      <w:b/>
      <w:color w:val="0F0F3F" w:themeColor="text1"/>
      <w:kern w:val="28"/>
      <w:sz w:val="80"/>
      <w:szCs w:val="80"/>
      <w:lang w:eastAsia="en-US"/>
    </w:rPr>
  </w:style>
  <w:style w:type="paragraph" w:styleId="TOCHeading">
    <w:name w:val="TOC Heading"/>
    <w:basedOn w:val="Heading1"/>
    <w:next w:val="Normal"/>
    <w:uiPriority w:val="39"/>
    <w:qFormat/>
    <w:rsid w:val="001F0AF0"/>
    <w:pPr>
      <w:pageBreakBefore/>
      <w:framePr w:wrap="around"/>
      <w:outlineLvl w:val="9"/>
    </w:pPr>
    <w:rPr>
      <w:caps/>
    </w:rPr>
  </w:style>
  <w:style w:type="paragraph" w:styleId="Footer">
    <w:name w:val="footer"/>
    <w:basedOn w:val="Normal"/>
    <w:link w:val="FooterChar"/>
    <w:uiPriority w:val="99"/>
    <w:pPr>
      <w:ind w:right="130"/>
      <w:jc w:val="right"/>
    </w:pPr>
  </w:style>
  <w:style w:type="character" w:customStyle="1" w:styleId="FooterChar">
    <w:name w:val="Footer Char"/>
    <w:basedOn w:val="DefaultParagraphFont"/>
    <w:link w:val="Footer"/>
    <w:uiPriority w:val="99"/>
    <w:rPr>
      <w:lang w:eastAsia="en-US"/>
    </w:rPr>
  </w:style>
  <w:style w:type="paragraph" w:styleId="Header">
    <w:name w:val="header"/>
    <w:basedOn w:val="Normal"/>
    <w:link w:val="HeaderChar"/>
    <w:uiPriority w:val="99"/>
    <w:pPr>
      <w:jc w:val="right"/>
    </w:pPr>
  </w:style>
  <w:style w:type="character" w:customStyle="1" w:styleId="HeaderChar">
    <w:name w:val="Header Char"/>
    <w:basedOn w:val="DefaultParagraphFont"/>
    <w:link w:val="Header"/>
    <w:uiPriority w:val="99"/>
    <w:rPr>
      <w:lang w:eastAsia="en-US"/>
    </w:rPr>
  </w:style>
  <w:style w:type="table" w:styleId="TableGrid">
    <w:name w:val="Table Grid"/>
    <w:basedOn w:val="TableNormal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  <w:lang w:eastAsia="en-US"/>
    </w:rPr>
  </w:style>
  <w:style w:type="paragraph" w:styleId="ListNumber">
    <w:name w:val="List Number"/>
    <w:basedOn w:val="Normal"/>
    <w:uiPriority w:val="10"/>
    <w:qFormat/>
    <w:rsid w:val="00B0688D"/>
    <w:pPr>
      <w:numPr>
        <w:numId w:val="2"/>
      </w:numPr>
    </w:pPr>
    <w:rPr>
      <w:rFonts w:eastAsiaTheme="minorHAnsi"/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7057F4"/>
    <w:rPr>
      <w:rFonts w:asciiTheme="majorHAnsi" w:hAnsiTheme="majorHAnsi"/>
      <w:b/>
      <w:color w:val="0F0F3F" w:themeColor="text1"/>
      <w:sz w:val="32"/>
      <w:szCs w:val="3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057F4"/>
    <w:pPr>
      <w:spacing w:after="100"/>
      <w:ind w:left="560"/>
    </w:pPr>
  </w:style>
  <w:style w:type="character" w:styleId="Hyperlink">
    <w:name w:val="Hyperlink"/>
    <w:basedOn w:val="DefaultParagraphFont"/>
    <w:uiPriority w:val="99"/>
    <w:unhideWhenUsed/>
    <w:rsid w:val="007057F4"/>
    <w:rPr>
      <w:color w:val="60C5E8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4F2231"/>
    <w:rPr>
      <w:rFonts w:asciiTheme="majorHAnsi" w:eastAsiaTheme="majorEastAsia" w:hAnsiTheme="majorHAnsi" w:cstheme="majorBidi"/>
      <w:b/>
      <w:i/>
      <w:iCs/>
      <w:color w:val="0065BA" w:themeColor="accent1" w:themeShade="BF"/>
      <w:sz w:val="28"/>
      <w:lang w:eastAsia="en-US"/>
    </w:rPr>
  </w:style>
  <w:style w:type="paragraph" w:customStyle="1" w:styleId="Content">
    <w:name w:val="Content"/>
    <w:basedOn w:val="Normal"/>
    <w:link w:val="ContentChar"/>
    <w:qFormat/>
    <w:rsid w:val="002178B9"/>
    <w:pPr>
      <w:framePr w:hSpace="180" w:wrap="around" w:vAnchor="page" w:hAnchor="margin" w:y="3427"/>
    </w:pPr>
    <w:rPr>
      <w:b/>
    </w:rPr>
  </w:style>
  <w:style w:type="character" w:styleId="Emphasis">
    <w:name w:val="Emphasis"/>
    <w:basedOn w:val="DefaultParagraphFont"/>
    <w:uiPriority w:val="20"/>
    <w:unhideWhenUsed/>
    <w:qFormat/>
    <w:rsid w:val="007C7473"/>
    <w:rPr>
      <w:i/>
      <w:iCs/>
    </w:rPr>
  </w:style>
  <w:style w:type="character" w:customStyle="1" w:styleId="ContentChar">
    <w:name w:val="Content Char"/>
    <w:basedOn w:val="DefaultParagraphFont"/>
    <w:link w:val="Content"/>
    <w:rsid w:val="002178B9"/>
    <w:rPr>
      <w:color w:val="0F0F3F" w:themeColor="text1"/>
      <w:sz w:val="28"/>
      <w:lang w:eastAsia="en-US"/>
    </w:rPr>
  </w:style>
  <w:style w:type="paragraph" w:styleId="ListParagraph">
    <w:name w:val="List Paragraph"/>
    <w:basedOn w:val="Normal"/>
    <w:uiPriority w:val="34"/>
    <w:unhideWhenUsed/>
    <w:qFormat/>
    <w:rsid w:val="00B07A56"/>
    <w:pPr>
      <w:ind w:left="720"/>
      <w:contextualSpacing/>
    </w:pPr>
  </w:style>
  <w:style w:type="table" w:styleId="ListTable4-Accent4">
    <w:name w:val="List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9BC0E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GridTable4-Accent4">
    <w:name w:val="Grid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  <w:insideV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  <w:insideV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5998D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60C5E8" w:themeColor="accent5"/>
        <w:left w:val="single" w:sz="4" w:space="0" w:color="60C5E8" w:themeColor="accent5"/>
        <w:bottom w:val="single" w:sz="4" w:space="0" w:color="60C5E8" w:themeColor="accent5"/>
        <w:right w:val="single" w:sz="4" w:space="0" w:color="60C5E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0C5E8" w:themeColor="accent5"/>
          <w:right w:val="single" w:sz="4" w:space="0" w:color="60C5E8" w:themeColor="accent5"/>
        </w:tcBorders>
      </w:tcPr>
    </w:tblStylePr>
    <w:tblStylePr w:type="band1Horz">
      <w:tblPr/>
      <w:tcPr>
        <w:tcBorders>
          <w:top w:val="single" w:sz="4" w:space="0" w:color="60C5E8" w:themeColor="accent5"/>
          <w:bottom w:val="single" w:sz="4" w:space="0" w:color="60C5E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0C5E8" w:themeColor="accent5"/>
          <w:left w:val="nil"/>
        </w:tcBorders>
      </w:tcPr>
    </w:tblStylePr>
    <w:tblStylePr w:type="swCell">
      <w:tblPr/>
      <w:tcPr>
        <w:tcBorders>
          <w:top w:val="double" w:sz="4" w:space="0" w:color="60C5E8" w:themeColor="accent5"/>
          <w:right w:val="nil"/>
        </w:tcBorders>
      </w:tcPr>
    </w:tblStylePr>
  </w:style>
  <w:style w:type="table" w:styleId="GridTable4-Accent5">
    <w:name w:val="Grid Table 4 Accent 5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styleId="PlainTable5">
    <w:name w:val="Plain Table 5"/>
    <w:basedOn w:val="TableNormal"/>
    <w:uiPriority w:val="45"/>
    <w:rsid w:val="006B7DF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8C1B39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8C1B3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2A36C1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2A36C1"/>
    <w:rPr>
      <w:rFonts w:ascii="Arial" w:eastAsia="Times New Roman" w:hAnsi="Calibri" w:cs="Arial"/>
      <w:color w:val="000000"/>
      <w:sz w:val="19"/>
      <w:szCs w:val="19"/>
      <w:lang w:eastAsia="en-US"/>
    </w:rPr>
  </w:style>
  <w:style w:type="paragraph" w:customStyle="1" w:styleId="TableCaption">
    <w:name w:val="Table Caption"/>
    <w:basedOn w:val="Normal"/>
    <w:uiPriority w:val="28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2A36C1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2A36C1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E44D2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  <w:style w:type="table" w:styleId="GridTable4-Accent1">
    <w:name w:val="Grid Table 4 Accent 1"/>
    <w:basedOn w:val="TableNormal"/>
    <w:uiPriority w:val="49"/>
    <w:rsid w:val="00914843"/>
    <w:pPr>
      <w:spacing w:after="0" w:line="240" w:lineRule="auto"/>
    </w:pPr>
    <w:rPr>
      <w:rFonts w:eastAsiaTheme="minorHAnsi" w:cs="B Nazanin"/>
      <w:szCs w:val="28"/>
      <w:lang w:eastAsia="en-US" w:bidi="fa-IR"/>
    </w:rPr>
    <w:tblPr>
      <w:tblStyleRowBandSize w:val="1"/>
      <w:tblStyleColBandSize w:val="1"/>
      <w:tblBorders>
        <w:top w:val="single" w:sz="4" w:space="0" w:color="63B7FE" w:themeColor="accent1" w:themeTint="99"/>
        <w:left w:val="single" w:sz="4" w:space="0" w:color="63B7FE" w:themeColor="accent1" w:themeTint="99"/>
        <w:bottom w:val="single" w:sz="4" w:space="0" w:color="63B7FE" w:themeColor="accent1" w:themeTint="99"/>
        <w:right w:val="single" w:sz="4" w:space="0" w:color="63B7FE" w:themeColor="accent1" w:themeTint="99"/>
        <w:insideH w:val="single" w:sz="4" w:space="0" w:color="63B7FE" w:themeColor="accent1" w:themeTint="99"/>
        <w:insideV w:val="single" w:sz="4" w:space="0" w:color="63B7FE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189F9" w:themeColor="accent1"/>
          <w:left w:val="single" w:sz="4" w:space="0" w:color="0189F9" w:themeColor="accent1"/>
          <w:bottom w:val="single" w:sz="4" w:space="0" w:color="0189F9" w:themeColor="accent1"/>
          <w:right w:val="single" w:sz="4" w:space="0" w:color="0189F9" w:themeColor="accent1"/>
          <w:insideH w:val="nil"/>
          <w:insideV w:val="nil"/>
        </w:tcBorders>
        <w:shd w:val="clear" w:color="auto" w:fill="0189F9" w:themeFill="accent1"/>
      </w:tcPr>
    </w:tblStylePr>
    <w:tblStylePr w:type="lastRow">
      <w:rPr>
        <w:b/>
        <w:bCs/>
      </w:rPr>
      <w:tblPr/>
      <w:tcPr>
        <w:tcBorders>
          <w:top w:val="double" w:sz="4" w:space="0" w:color="0189F9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7FE" w:themeFill="accent1" w:themeFillTint="33"/>
      </w:tcPr>
    </w:tblStylePr>
    <w:tblStylePr w:type="band1Horz">
      <w:tblPr/>
      <w:tcPr>
        <w:shd w:val="clear" w:color="auto" w:fill="CBE7FE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3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8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4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5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4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3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5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5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emf"/><Relationship Id="rId138" Type="http://schemas.openxmlformats.org/officeDocument/2006/relationships/image" Target="media/image131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emf"/><Relationship Id="rId150" Type="http://schemas.openxmlformats.org/officeDocument/2006/relationships/header" Target="header1.xml"/><Relationship Id="rId155" Type="http://schemas.openxmlformats.org/officeDocument/2006/relationships/theme" Target="theme/theme1.xml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jp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emf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header" Target="header2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jp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61" Type="http://schemas.openxmlformats.org/officeDocument/2006/relationships/image" Target="media/image54.jpg"/><Relationship Id="rId82" Type="http://schemas.openxmlformats.org/officeDocument/2006/relationships/image" Target="media/image75.png"/><Relationship Id="rId152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sv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jp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fontTable" Target="fontTable.xml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glossaryDocument" Target="glossary/document.xml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jp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20.png"/><Relationship Id="rId3" Type="http://schemas.openxmlformats.org/officeDocument/2006/relationships/image" Target="media/image145.png"/><Relationship Id="rId7" Type="http://schemas.openxmlformats.org/officeDocument/2006/relationships/image" Target="media/image1210.png"/><Relationship Id="rId2" Type="http://schemas.openxmlformats.org/officeDocument/2006/relationships/image" Target="media/image144.svg"/><Relationship Id="rId1" Type="http://schemas.openxmlformats.org/officeDocument/2006/relationships/image" Target="media/image143.png"/><Relationship Id="rId6" Type="http://schemas.openxmlformats.org/officeDocument/2006/relationships/image" Target="media/image148.svg"/><Relationship Id="rId5" Type="http://schemas.openxmlformats.org/officeDocument/2006/relationships/image" Target="media/image147.png"/><Relationship Id="rId4" Type="http://schemas.openxmlformats.org/officeDocument/2006/relationships/image" Target="media/image146.svg"/><Relationship Id="rId9" Type="http://schemas.openxmlformats.org/officeDocument/2006/relationships/image" Target="media/image12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yman\AppData\Roaming\Microsoft\Templates\Business%20report%20(graphic%20design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3EB85FA01AB4AFA9E6D5B9BB82C06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2B28A4-2759-4A9F-8BB1-8E805B72AEA8}"/>
      </w:docPartPr>
      <w:docPartBody>
        <w:p w:rsidR="00964AB3" w:rsidRDefault="00964AB3">
          <w:pPr>
            <w:pStyle w:val="13EB85FA01AB4AFA9E6D5B9BB82C06D2"/>
          </w:pPr>
          <w:r>
            <w:t>Type chapter title (level 1)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AB3"/>
    <w:rsid w:val="00046CF3"/>
    <w:rsid w:val="00091670"/>
    <w:rsid w:val="002179B5"/>
    <w:rsid w:val="003158BD"/>
    <w:rsid w:val="003B5B4B"/>
    <w:rsid w:val="003B6C41"/>
    <w:rsid w:val="003D6761"/>
    <w:rsid w:val="003F60B1"/>
    <w:rsid w:val="0050522F"/>
    <w:rsid w:val="00572DCF"/>
    <w:rsid w:val="00700054"/>
    <w:rsid w:val="00823412"/>
    <w:rsid w:val="008B1C12"/>
    <w:rsid w:val="00964AB3"/>
    <w:rsid w:val="009D6E39"/>
    <w:rsid w:val="00AE32C2"/>
    <w:rsid w:val="00C547D1"/>
    <w:rsid w:val="00DA7A37"/>
    <w:rsid w:val="00E05FB6"/>
    <w:rsid w:val="00F26722"/>
    <w:rsid w:val="00FA4A6D"/>
    <w:rsid w:val="00FD2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3EB85FA01AB4AFA9E6D5B9BB82C06D2">
    <w:name w:val="13EB85FA01AB4AFA9E6D5B9BB82C06D2"/>
  </w:style>
  <w:style w:type="character" w:styleId="PlaceholderText">
    <w:name w:val="Placeholder Text"/>
    <w:basedOn w:val="DefaultParagraphFont"/>
    <w:uiPriority w:val="99"/>
    <w:semiHidden/>
    <w:rsid w:val="00C547D1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9.jpeg"/></Relationships>
</file>

<file path=word/theme/theme1.xml><?xml version="1.0" encoding="utf-8"?>
<a:theme xmlns:a="http://schemas.openxmlformats.org/drawingml/2006/main" name="Report">
  <a:themeElements>
    <a:clrScheme name="Custom 50">
      <a:dk1>
        <a:srgbClr val="0F0F3F"/>
      </a:dk1>
      <a:lt1>
        <a:sysClr val="window" lastClr="FFFFFF"/>
      </a:lt1>
      <a:dk2>
        <a:srgbClr val="292561"/>
      </a:dk2>
      <a:lt2>
        <a:srgbClr val="F2F2F2"/>
      </a:lt2>
      <a:accent1>
        <a:srgbClr val="0189F9"/>
      </a:accent1>
      <a:accent2>
        <a:srgbClr val="293B90"/>
      </a:accent2>
      <a:accent3>
        <a:srgbClr val="2664B0"/>
      </a:accent3>
      <a:accent4>
        <a:srgbClr val="5998D2"/>
      </a:accent4>
      <a:accent5>
        <a:srgbClr val="60C5E8"/>
      </a:accent5>
      <a:accent6>
        <a:srgbClr val="2664B0"/>
      </a:accent6>
      <a:hlink>
        <a:srgbClr val="60C5E8"/>
      </a:hlink>
      <a:folHlink>
        <a:srgbClr val="60C5E8"/>
      </a:folHlink>
    </a:clrScheme>
    <a:fontScheme name="Custom 4">
      <a:majorFont>
        <a:latin typeface="Gill Sans MT"/>
        <a:ea typeface=""/>
        <a:cs typeface=""/>
      </a:majorFont>
      <a:minorFont>
        <a:latin typeface="Calibri"/>
        <a:ea typeface=""/>
        <a:cs typeface="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4AC9B2-257A-4441-A9DE-F7D1CF65C3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report (graphic design)</Template>
  <TotalTime>1271</TotalTime>
  <Pages>109</Pages>
  <Words>3927</Words>
  <Characters>22385</Characters>
  <Application>Microsoft Office Word</Application>
  <DocSecurity>0</DocSecurity>
  <Lines>186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295</cp:revision>
  <cp:lastPrinted>2018-07-01T20:01:00Z</cp:lastPrinted>
  <dcterms:created xsi:type="dcterms:W3CDTF">2019-09-13T22:29:00Z</dcterms:created>
  <dcterms:modified xsi:type="dcterms:W3CDTF">2025-07-18T15:52:00Z</dcterms:modified>
</cp:coreProperties>
</file>